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3BA" w:rsidRPr="00251D95" w:rsidRDefault="00D733BA" w:rsidP="008909F2">
      <w:pPr>
        <w:tabs>
          <w:tab w:val="center" w:pos="4536"/>
          <w:tab w:val="right" w:pos="9072"/>
        </w:tabs>
        <w:spacing w:line="312" w:lineRule="auto"/>
      </w:pPr>
      <w:bookmarkStart w:id="0" w:name="_GoBack"/>
      <w:bookmarkEnd w:id="0"/>
      <w:r w:rsidRPr="00E615FF">
        <w:t xml:space="preserve">Met dit schrijven refereer ik aan ons vooroverleg </w:t>
      </w:r>
      <w:r w:rsidR="008D3653">
        <w:t xml:space="preserve">dat heeft plaatsgevonden </w:t>
      </w:r>
      <w:r w:rsidRPr="0034737A">
        <w:t xml:space="preserve">op </w:t>
      </w:r>
      <w:sdt>
        <w:sdtPr>
          <w:id w:val="-89015193"/>
          <w:placeholder>
            <w:docPart w:val="ACFC839B1D9C4549BF5BF615AA4845C2"/>
          </w:placeholder>
          <w:showingPlcHdr/>
        </w:sdtPr>
        <w:sdtEndPr/>
        <w:sdtContent>
          <w:r w:rsidR="00251D95" w:rsidRPr="00251D95">
            <w:rPr>
              <w:rStyle w:val="Tekstvantijdelijkeaanduiding"/>
              <w:highlight w:val="yellow"/>
            </w:rPr>
            <w:t>datum</w:t>
          </w:r>
        </w:sdtContent>
      </w:sdt>
      <w:r w:rsidRPr="00E615FF">
        <w:t xml:space="preserve"> </w:t>
      </w:r>
      <w:r w:rsidR="00251D95">
        <w:t xml:space="preserve">tussen de heer </w:t>
      </w:r>
      <w:sdt>
        <w:sdtPr>
          <w:id w:val="-245034903"/>
          <w:placeholder>
            <w:docPart w:val="873D803E17244A9A97D084CD6655F6BA"/>
          </w:placeholder>
          <w:showingPlcHdr/>
        </w:sdtPr>
        <w:sdtEndPr/>
        <w:sdtContent>
          <w:r w:rsidR="00251D95" w:rsidRPr="00251D95">
            <w:rPr>
              <w:rStyle w:val="Tekstvantijdelijkeaanduiding"/>
              <w:highlight w:val="yellow"/>
            </w:rPr>
            <w:t>naam contactpersoon netbeheerder</w:t>
          </w:r>
        </w:sdtContent>
      </w:sdt>
      <w:r w:rsidR="00251D95">
        <w:t xml:space="preserve"> </w:t>
      </w:r>
      <w:r w:rsidR="008D3653">
        <w:t>namens</w:t>
      </w:r>
      <w:r w:rsidR="00251D95">
        <w:t xml:space="preserve"> uw bedrijf en de heer </w:t>
      </w:r>
      <w:sdt>
        <w:sdtPr>
          <w:id w:val="1677916665"/>
          <w:placeholder>
            <w:docPart w:val="687A3B35305F4215A793430D8A891386"/>
          </w:placeholder>
          <w:showingPlcHdr/>
        </w:sdtPr>
        <w:sdtEndPr/>
        <w:sdtContent>
          <w:r w:rsidR="00251D95" w:rsidRPr="00251D95">
            <w:rPr>
              <w:rStyle w:val="Tekstvantijdelijkeaanduiding"/>
              <w:highlight w:val="yellow"/>
            </w:rPr>
            <w:t>naam contactpersoon PNH</w:t>
          </w:r>
        </w:sdtContent>
      </w:sdt>
      <w:r w:rsidR="008909F2">
        <w:t xml:space="preserve"> </w:t>
      </w:r>
      <w:sdt>
        <w:sdtPr>
          <w:alias w:val="kies een item"/>
          <w:tag w:val="kies een item"/>
          <w:id w:val="-1034412684"/>
          <w:placeholder>
            <w:docPart w:val="F98EE57649A944F786F992CBEF399F25"/>
          </w:placeholder>
          <w:showingPlcHdr/>
          <w:comboBox>
            <w:listItem w:displayText="van" w:value="van"/>
            <w:listItem w:displayText="namens" w:value="namens"/>
          </w:comboBox>
        </w:sdtPr>
        <w:sdtEndPr/>
        <w:sdtContent>
          <w:r w:rsidR="008909F2" w:rsidRPr="005330DB">
            <w:rPr>
              <w:rStyle w:val="Tekstvantijdelijkeaanduiding"/>
              <w:highlight w:val="yellow"/>
            </w:rPr>
            <w:t>van/namens</w:t>
          </w:r>
        </w:sdtContent>
      </w:sdt>
      <w:r w:rsidR="008909F2">
        <w:t xml:space="preserve"> de provincie Noord-Holland</w:t>
      </w:r>
      <w:r w:rsidR="00251D95">
        <w:t xml:space="preserve">, </w:t>
      </w:r>
      <w:r w:rsidRPr="00E615FF">
        <w:t xml:space="preserve">betreffende de raakvlakken </w:t>
      </w:r>
      <w:r w:rsidR="008909F2">
        <w:t>tussen de ligging van uw kabelnet</w:t>
      </w:r>
      <w:r w:rsidRPr="00E615FF">
        <w:t xml:space="preserve"> met de voorgenomen </w:t>
      </w:r>
      <w:r w:rsidR="006E055D">
        <w:t>werkzaamheden</w:t>
      </w:r>
      <w:r w:rsidRPr="00E615FF">
        <w:t xml:space="preserve"> </w:t>
      </w:r>
      <w:r>
        <w:rPr>
          <w:rFonts w:cs="Arial"/>
          <w:szCs w:val="19"/>
        </w:rPr>
        <w:t>i</w:t>
      </w:r>
      <w:r w:rsidRPr="0081406F">
        <w:rPr>
          <w:rFonts w:cs="Arial"/>
          <w:szCs w:val="19"/>
        </w:rPr>
        <w:t xml:space="preserve">n het kader van de </w:t>
      </w:r>
      <w:sdt>
        <w:sdtPr>
          <w:rPr>
            <w:rFonts w:cs="Arial"/>
            <w:szCs w:val="19"/>
          </w:rPr>
          <w:id w:val="1778212047"/>
          <w:placeholder>
            <w:docPart w:val="955D29E0FFFB432FB0F0CA7FCA5D5EE4"/>
          </w:placeholder>
          <w:temporary/>
          <w:showingPlcHdr/>
        </w:sdtPr>
        <w:sdtEndPr>
          <w:rPr>
            <w:color w:val="FF0000"/>
          </w:rPr>
        </w:sdtEndPr>
        <w:sdtContent>
          <w:r w:rsidRPr="002F2A61">
            <w:rPr>
              <w:rStyle w:val="Tekstvantijdelijkeaanduiding"/>
              <w:highlight w:val="yellow"/>
            </w:rPr>
            <w:t>korte omschrijving project</w:t>
          </w:r>
        </w:sdtContent>
      </w:sdt>
      <w:r w:rsidR="00251D95">
        <w:t xml:space="preserve">. </w:t>
      </w:r>
      <w:r>
        <w:t xml:space="preserve">Er is geconcludeerd dat </w:t>
      </w:r>
      <w:r w:rsidR="008909F2">
        <w:t>maatregelen</w:t>
      </w:r>
      <w:r>
        <w:t xml:space="preserve"> aan uw</w:t>
      </w:r>
      <w:r w:rsidR="006E055D" w:rsidRPr="0081406F">
        <w:rPr>
          <w:rFonts w:cs="Arial"/>
          <w:szCs w:val="19"/>
        </w:rPr>
        <w:t xml:space="preserve"> </w:t>
      </w:r>
      <w:bookmarkStart w:id="1" w:name="kabelofkabels"/>
      <w:sdt>
        <w:sdtPr>
          <w:rPr>
            <w:rFonts w:cs="Arial"/>
            <w:szCs w:val="19"/>
          </w:rPr>
          <w:alias w:val="kies een item"/>
          <w:tag w:val="kies een item"/>
          <w:id w:val="-1387105189"/>
          <w:placeholder>
            <w:docPart w:val="71A6572B7DA84DC0B1AC7360DB250D87"/>
          </w:placeholder>
          <w:showingPlcHdr/>
          <w:comboBox>
            <w:listItem w:displayText="kabel" w:value="kabel"/>
            <w:listItem w:displayText="kabels" w:value="kabels"/>
            <w:listItem w:displayText="objecten" w:value="objecten"/>
          </w:comboBox>
        </w:sdtPr>
        <w:sdtEndPr/>
        <w:sdtContent>
          <w:r w:rsidR="006E055D">
            <w:rPr>
              <w:rStyle w:val="Tekstvantijdelijkeaanduiding"/>
              <w:highlight w:val="yellow"/>
            </w:rPr>
            <w:t>k</w:t>
          </w:r>
          <w:r w:rsidR="006E055D" w:rsidRPr="005330DB">
            <w:rPr>
              <w:rStyle w:val="Tekstvantijdelijkeaanduiding"/>
              <w:highlight w:val="yellow"/>
            </w:rPr>
            <w:t>abel/kabels</w:t>
          </w:r>
        </w:sdtContent>
      </w:sdt>
      <w:bookmarkEnd w:id="1"/>
      <w:r w:rsidR="006E055D" w:rsidRPr="0081406F">
        <w:rPr>
          <w:rFonts w:cs="Arial"/>
          <w:szCs w:val="19"/>
        </w:rPr>
        <w:t xml:space="preserve"> </w:t>
      </w:r>
      <w:r>
        <w:t>noodzakelijk zijn</w:t>
      </w:r>
      <w:r w:rsidR="00251D95">
        <w:t xml:space="preserve"> te</w:t>
      </w:r>
      <w:r>
        <w:t xml:space="preserve"> </w:t>
      </w:r>
      <w:sdt>
        <w:sdtPr>
          <w:rPr>
            <w:rFonts w:cs="Arial"/>
            <w:szCs w:val="19"/>
          </w:rPr>
          <w:id w:val="327565495"/>
          <w:placeholder>
            <w:docPart w:val="ADEAB4A44A144120B72E9BD56051ECBE"/>
          </w:placeholder>
          <w:showingPlcHdr/>
        </w:sdtPr>
        <w:sdtEndPr>
          <w:rPr>
            <w:color w:val="FF0000"/>
          </w:rPr>
        </w:sdtEndPr>
        <w:sdtContent>
          <w:r w:rsidRPr="00A37C68">
            <w:rPr>
              <w:rStyle w:val="Tekstvantijdelijkeaanduiding"/>
              <w:highlight w:val="yellow"/>
            </w:rPr>
            <w:t xml:space="preserve">locatie </w:t>
          </w:r>
          <w:r w:rsidRPr="001B355E">
            <w:rPr>
              <w:rStyle w:val="Tekstvantijdelijkeaanduiding"/>
              <w:highlight w:val="yellow"/>
            </w:rPr>
            <w:t>noemen</w:t>
          </w:r>
        </w:sdtContent>
      </w:sdt>
      <w:r w:rsidR="006E055D">
        <w:rPr>
          <w:rFonts w:cs="Arial"/>
          <w:szCs w:val="19"/>
        </w:rPr>
        <w:t xml:space="preserve">. </w:t>
      </w:r>
      <w:r w:rsidRPr="000B5AFA">
        <w:rPr>
          <w:rFonts w:cs="Arial"/>
          <w:szCs w:val="19"/>
        </w:rPr>
        <w:t>Het betreft de</w:t>
      </w:r>
      <w:r w:rsidR="008D3653">
        <w:rPr>
          <w:rFonts w:cs="Arial"/>
          <w:szCs w:val="19"/>
        </w:rPr>
        <w:t xml:space="preserve"> </w:t>
      </w:r>
      <w:r w:rsidR="008D3653">
        <w:rPr>
          <w:rFonts w:cs="Arial"/>
          <w:szCs w:val="19"/>
        </w:rPr>
        <w:fldChar w:fldCharType="begin"/>
      </w:r>
      <w:r w:rsidR="008D3653">
        <w:rPr>
          <w:rFonts w:cs="Arial"/>
          <w:szCs w:val="19"/>
        </w:rPr>
        <w:instrText xml:space="preserve"> REF  kabelofkabels \h \* charformat </w:instrText>
      </w:r>
      <w:r w:rsidR="008D3653">
        <w:rPr>
          <w:rFonts w:cs="Arial"/>
          <w:szCs w:val="19"/>
        </w:rPr>
      </w:r>
      <w:r w:rsidR="008D3653">
        <w:rPr>
          <w:rFonts w:cs="Arial"/>
          <w:szCs w:val="19"/>
        </w:rPr>
        <w:fldChar w:fldCharType="separate"/>
      </w:r>
      <w:sdt>
        <w:sdtPr>
          <w:rPr>
            <w:rFonts w:cs="Arial"/>
            <w:szCs w:val="19"/>
          </w:rPr>
          <w:alias w:val="kies een item"/>
          <w:tag w:val="kies een item"/>
          <w:id w:val="1486972714"/>
          <w:placeholder>
            <w:docPart w:val="D841074EB28748009D2B44E7E1765573"/>
          </w:placeholder>
          <w:showingPlcHdr/>
          <w:comboBox>
            <w:listItem w:displayText="kabel" w:value="kabel"/>
            <w:listItem w:displayText="kabels" w:value="kabels"/>
            <w:listItem w:displayText="objecten" w:value="objecten"/>
          </w:comboBox>
        </w:sdtPr>
        <w:sdtContent>
          <w:r w:rsidR="00AB008D" w:rsidRPr="00AB008D">
            <w:rPr>
              <w:rFonts w:cs="Arial"/>
              <w:szCs w:val="19"/>
            </w:rPr>
            <w:t>kabel/kabels</w:t>
          </w:r>
        </w:sdtContent>
      </w:sdt>
      <w:r w:rsidR="008D3653">
        <w:rPr>
          <w:rFonts w:cs="Arial"/>
          <w:szCs w:val="19"/>
        </w:rPr>
        <w:fldChar w:fldCharType="end"/>
      </w:r>
      <w:r w:rsidR="008D3653">
        <w:rPr>
          <w:rFonts w:cs="Arial"/>
          <w:szCs w:val="19"/>
        </w:rPr>
        <w:t xml:space="preserve"> </w:t>
      </w:r>
      <w:r w:rsidRPr="000B5AFA">
        <w:rPr>
          <w:rFonts w:cs="Arial"/>
          <w:szCs w:val="19"/>
        </w:rPr>
        <w:t xml:space="preserve">met de </w:t>
      </w:r>
      <w:r w:rsidR="006E055D">
        <w:rPr>
          <w:rFonts w:cs="Arial"/>
          <w:szCs w:val="19"/>
        </w:rPr>
        <w:t xml:space="preserve">volgende </w:t>
      </w:r>
      <w:r w:rsidRPr="000B5AFA">
        <w:rPr>
          <w:rFonts w:cs="Arial"/>
          <w:szCs w:val="19"/>
        </w:rPr>
        <w:t>objectcode</w:t>
      </w:r>
      <w:r w:rsidR="006E055D">
        <w:rPr>
          <w:rFonts w:cs="Arial"/>
          <w:szCs w:val="19"/>
        </w:rPr>
        <w:t>(s):</w:t>
      </w:r>
      <w:r>
        <w:rPr>
          <w:rFonts w:cs="Arial"/>
          <w:szCs w:val="19"/>
        </w:rPr>
        <w:t xml:space="preserve"> </w:t>
      </w:r>
      <w:sdt>
        <w:sdtPr>
          <w:rPr>
            <w:rFonts w:cs="Arial"/>
            <w:szCs w:val="19"/>
          </w:rPr>
          <w:id w:val="-372855998"/>
          <w:placeholder>
            <w:docPart w:val="58F982B8D5334D7CAC50F3F6B4377F64"/>
          </w:placeholder>
          <w:temporary/>
          <w:showingPlcHdr/>
        </w:sdtPr>
        <w:sdtEndPr>
          <w:rPr>
            <w:color w:val="FF0000"/>
          </w:rPr>
        </w:sdtEndPr>
        <w:sdtContent>
          <w:r w:rsidRPr="00603A4B">
            <w:rPr>
              <w:rStyle w:val="Tekstvantijdelijkeaanduiding"/>
              <w:highlight w:val="yellow"/>
            </w:rPr>
            <w:t>objectcodes</w:t>
          </w:r>
        </w:sdtContent>
      </w:sdt>
    </w:p>
    <w:p w:rsidR="00D733BA" w:rsidRPr="00603A4B" w:rsidRDefault="00D733BA" w:rsidP="008656C8">
      <w:pPr>
        <w:spacing w:line="312" w:lineRule="auto"/>
        <w:rPr>
          <w:rFonts w:cs="Arial"/>
          <w:szCs w:val="19"/>
        </w:rPr>
      </w:pPr>
    </w:p>
    <w:p w:rsidR="00D733BA" w:rsidRPr="0081406F" w:rsidRDefault="00D733BA" w:rsidP="008656C8">
      <w:pPr>
        <w:spacing w:line="312" w:lineRule="auto"/>
        <w:rPr>
          <w:rFonts w:cs="Arial"/>
          <w:szCs w:val="19"/>
        </w:rPr>
      </w:pPr>
      <w:r w:rsidRPr="0081406F">
        <w:rPr>
          <w:rFonts w:cs="Arial"/>
          <w:szCs w:val="19"/>
        </w:rPr>
        <w:t>Conform artikel 5.8 van de Telecommunicatiewet en onder verwijzing naar het Uitvoeringsprotocol Telecom doe ik u hierbij het formele verzoek tot het nemen van maatregelen ten aanzien van bovengenoemde</w:t>
      </w:r>
      <w:r w:rsidR="006E055D">
        <w:rPr>
          <w:rFonts w:cs="Arial"/>
          <w:szCs w:val="19"/>
        </w:rPr>
        <w:t xml:space="preserve"> </w:t>
      </w:r>
      <w:r w:rsidR="006E055D">
        <w:rPr>
          <w:rFonts w:cs="Arial"/>
          <w:szCs w:val="19"/>
        </w:rPr>
        <w:fldChar w:fldCharType="begin"/>
      </w:r>
      <w:r w:rsidR="006E055D">
        <w:rPr>
          <w:rFonts w:cs="Arial"/>
          <w:szCs w:val="19"/>
        </w:rPr>
        <w:instrText xml:space="preserve"> REF  kabelofkabels \h \* charformat </w:instrText>
      </w:r>
      <w:r w:rsidR="006E055D">
        <w:rPr>
          <w:rFonts w:cs="Arial"/>
          <w:szCs w:val="19"/>
        </w:rPr>
      </w:r>
      <w:r w:rsidR="006E055D">
        <w:rPr>
          <w:rFonts w:cs="Arial"/>
          <w:szCs w:val="19"/>
        </w:rPr>
        <w:fldChar w:fldCharType="separate"/>
      </w:r>
      <w:sdt>
        <w:sdtPr>
          <w:rPr>
            <w:rFonts w:cs="Arial"/>
            <w:szCs w:val="19"/>
          </w:rPr>
          <w:alias w:val="kies een item"/>
          <w:tag w:val="kies een item"/>
          <w:id w:val="-338699554"/>
          <w:placeholder>
            <w:docPart w:val="DE3C4DED06EB4F28A98CAD28DB3B803C"/>
          </w:placeholder>
          <w:showingPlcHdr/>
          <w:comboBox>
            <w:listItem w:displayText="kabel" w:value="kabel"/>
            <w:listItem w:displayText="kabels" w:value="kabels"/>
            <w:listItem w:displayText="objecten" w:value="objecten"/>
          </w:comboBox>
        </w:sdtPr>
        <w:sdtContent>
          <w:r w:rsidR="00AB008D" w:rsidRPr="00AB008D">
            <w:rPr>
              <w:rFonts w:cs="Arial"/>
              <w:szCs w:val="19"/>
            </w:rPr>
            <w:t>kabel/kabels</w:t>
          </w:r>
        </w:sdtContent>
      </w:sdt>
      <w:r w:rsidR="006E055D">
        <w:rPr>
          <w:rFonts w:cs="Arial"/>
          <w:szCs w:val="19"/>
        </w:rPr>
        <w:fldChar w:fldCharType="end"/>
      </w:r>
      <w:r w:rsidR="006E055D">
        <w:rPr>
          <w:rFonts w:cs="Arial"/>
          <w:szCs w:val="19"/>
        </w:rPr>
        <w:t xml:space="preserve"> </w:t>
      </w:r>
      <w:r w:rsidRPr="0081406F">
        <w:rPr>
          <w:rFonts w:cs="Arial"/>
          <w:szCs w:val="19"/>
        </w:rPr>
        <w:t>van uw bedrijf toekomen</w:t>
      </w:r>
      <w:r w:rsidRPr="0081406F">
        <w:rPr>
          <w:rFonts w:cs="Arial"/>
          <w:color w:val="3366FF"/>
          <w:szCs w:val="19"/>
        </w:rPr>
        <w:t xml:space="preserve">. </w:t>
      </w:r>
      <w:r w:rsidRPr="0081406F">
        <w:rPr>
          <w:rFonts w:cs="Arial"/>
          <w:szCs w:val="19"/>
        </w:rPr>
        <w:t>De Maatregel is uitgewerkt in het Voorlopig Ontwerp (VO</w:t>
      </w:r>
      <w:r w:rsidR="006E055D">
        <w:rPr>
          <w:rFonts w:cs="Arial"/>
          <w:szCs w:val="19"/>
        </w:rPr>
        <w:t xml:space="preserve">) </w:t>
      </w:r>
      <w:sdt>
        <w:sdtPr>
          <w:rPr>
            <w:rFonts w:cs="Arial"/>
            <w:szCs w:val="19"/>
          </w:rPr>
          <w:id w:val="2082633919"/>
          <w:placeholder>
            <w:docPart w:val="AB60FBF8AAEF4D6884372FE122FEA3A6"/>
          </w:placeholder>
          <w:temporary/>
          <w:showingPlcHdr/>
        </w:sdtPr>
        <w:sdtEndPr>
          <w:rPr>
            <w:color w:val="FF0000"/>
          </w:rPr>
        </w:sdtEndPr>
        <w:sdtContent>
          <w:r w:rsidRPr="001B355E">
            <w:rPr>
              <w:rFonts w:cs="Arial"/>
              <w:color w:val="808080" w:themeColor="background1" w:themeShade="80"/>
              <w:szCs w:val="19"/>
              <w:highlight w:val="yellow"/>
            </w:rPr>
            <w:t>tekeningnaam</w:t>
          </w:r>
          <w:r>
            <w:rPr>
              <w:rFonts w:cs="Arial"/>
              <w:szCs w:val="19"/>
            </w:rPr>
            <w:t xml:space="preserve"> en </w:t>
          </w:r>
          <w:r>
            <w:rPr>
              <w:rStyle w:val="Tekstvantijdelijkeaanduiding"/>
              <w:highlight w:val="yellow"/>
            </w:rPr>
            <w:t xml:space="preserve">datum </w:t>
          </w:r>
          <w:r w:rsidRPr="00A37C68">
            <w:rPr>
              <w:rStyle w:val="Tekstvantijdelijkeaanduiding"/>
              <w:highlight w:val="yellow"/>
            </w:rPr>
            <w:t>Voorlopig Ontwerp</w:t>
          </w:r>
        </w:sdtContent>
      </w:sdt>
      <w:r w:rsidRPr="000F0271">
        <w:rPr>
          <w:rFonts w:cs="Arial"/>
          <w:color w:val="000000" w:themeColor="text1"/>
          <w:szCs w:val="19"/>
        </w:rPr>
        <w:t xml:space="preserve"> (als bijlage bij deze brief gevoegd</w:t>
      </w:r>
      <w:r w:rsidRPr="0081406F">
        <w:rPr>
          <w:rFonts w:cs="Arial"/>
          <w:szCs w:val="19"/>
        </w:rPr>
        <w:t>).</w:t>
      </w:r>
      <w:r w:rsidRPr="0081406F">
        <w:rPr>
          <w:rFonts w:cs="Arial"/>
          <w:color w:val="3366FF"/>
          <w:szCs w:val="19"/>
        </w:rPr>
        <w:t xml:space="preserve"> </w:t>
      </w:r>
    </w:p>
    <w:p w:rsidR="00D733BA" w:rsidRPr="0081406F" w:rsidRDefault="00D733BA" w:rsidP="008656C8">
      <w:pPr>
        <w:spacing w:line="312" w:lineRule="auto"/>
        <w:rPr>
          <w:rFonts w:cs="Arial"/>
          <w:b/>
          <w:szCs w:val="19"/>
        </w:rPr>
      </w:pPr>
    </w:p>
    <w:p w:rsidR="00D733BA" w:rsidRPr="0081406F" w:rsidRDefault="00D733BA" w:rsidP="008656C8">
      <w:pPr>
        <w:spacing w:line="312" w:lineRule="auto"/>
        <w:rPr>
          <w:rFonts w:cs="Arial"/>
          <w:b/>
          <w:szCs w:val="19"/>
        </w:rPr>
      </w:pPr>
      <w:r w:rsidRPr="0081406F">
        <w:rPr>
          <w:rFonts w:cs="Arial"/>
          <w:b/>
          <w:szCs w:val="19"/>
        </w:rPr>
        <w:t>Planning</w:t>
      </w:r>
    </w:p>
    <w:p w:rsidR="009E0DC3" w:rsidRDefault="009E0DC3" w:rsidP="009E0DC3">
      <w:r w:rsidRPr="00744472">
        <w:rPr>
          <w:highlight w:val="red"/>
        </w:rPr>
        <w:t>Cat. 1</w:t>
      </w:r>
    </w:p>
    <w:p w:rsidR="009E0DC3" w:rsidRDefault="009E0DC3" w:rsidP="009E0DC3">
      <w:r>
        <w:t xml:space="preserve">Met het oog op de uitvoering van het project dient de Maatregel uiterlijk </w:t>
      </w:r>
      <w:sdt>
        <w:sdtPr>
          <w:id w:val="2033848839"/>
          <w:placeholder>
            <w:docPart w:val="C81AA87F0D224EBD84018EA949FD55A7"/>
          </w:placeholder>
          <w:showingPlcHdr/>
        </w:sdtPr>
        <w:sdtEndPr/>
        <w:sdtContent>
          <w:r w:rsidRPr="00D16A9E">
            <w:rPr>
              <w:rStyle w:val="Tekstvantijdelijkeaanduiding"/>
              <w:highlight w:val="yellow"/>
            </w:rPr>
            <w:t>uiterlijke datum verlegging gereed</w:t>
          </w:r>
        </w:sdtContent>
      </w:sdt>
      <w:r>
        <w:t xml:space="preserve"> gereed te zijn.</w:t>
      </w:r>
    </w:p>
    <w:p w:rsidR="009E0DC3" w:rsidRDefault="009E0DC3" w:rsidP="008656C8">
      <w:pPr>
        <w:spacing w:line="312" w:lineRule="auto"/>
        <w:rPr>
          <w:rFonts w:cs="Arial"/>
          <w:szCs w:val="19"/>
        </w:rPr>
      </w:pPr>
    </w:p>
    <w:p w:rsidR="009E0DC3" w:rsidRDefault="009E0DC3" w:rsidP="008656C8">
      <w:pPr>
        <w:spacing w:line="312" w:lineRule="auto"/>
        <w:rPr>
          <w:rFonts w:cs="Arial"/>
          <w:szCs w:val="19"/>
        </w:rPr>
      </w:pPr>
      <w:r w:rsidRPr="009E0DC3">
        <w:rPr>
          <w:rFonts w:cs="Arial"/>
          <w:szCs w:val="19"/>
          <w:highlight w:val="red"/>
        </w:rPr>
        <w:t>Cat. 2</w:t>
      </w:r>
    </w:p>
    <w:p w:rsidR="009E0DC3" w:rsidRDefault="00D733BA" w:rsidP="009E0DC3">
      <w:pPr>
        <w:spacing w:line="312" w:lineRule="auto"/>
        <w:rPr>
          <w:rFonts w:cs="Arial"/>
          <w:szCs w:val="19"/>
        </w:rPr>
      </w:pPr>
      <w:r>
        <w:rPr>
          <w:rFonts w:cs="Arial"/>
          <w:szCs w:val="19"/>
        </w:rPr>
        <w:t xml:space="preserve">Het betreft hier een categorie 2 verlegging. </w:t>
      </w:r>
      <w:r w:rsidRPr="007E4325">
        <w:rPr>
          <w:rFonts w:cs="Arial"/>
          <w:szCs w:val="19"/>
        </w:rPr>
        <w:t xml:space="preserve">De Netbeheerder voert de Maatregel uit met inachtneming van de termijn </w:t>
      </w:r>
      <w:sdt>
        <w:sdtPr>
          <w:rPr>
            <w:rFonts w:cs="Arial"/>
            <w:szCs w:val="19"/>
          </w:rPr>
          <w:alias w:val="Kies tekst uit afrolmenu"/>
          <w:tag w:val="Kies tekst uit afrolmenu"/>
          <w:id w:val="1948957406"/>
          <w:placeholder>
            <w:docPart w:val="4047BD5E1B60416380106ADF573EB9C5"/>
          </w:placeholder>
          <w:showingPlcHdr/>
          <w:comboBox>
            <w:listItem w:value="die in de nog af te sluiten Projectovereenstemming wordt opgenomen. U wordt verzocht om de kenmerkende doorlooptijden van uw werkzaamheden aan te geven ten behoeve van de planning van onze civiele aannemer."/>
            <w:listItem w:displayText="als bepaald in artikel 5.8 lid 6 van de Telecommunicatiewet" w:value="als bepaald in artikel 5.8 lid 6 van de Telecommunicatiewet"/>
          </w:comboBox>
        </w:sdtPr>
        <w:sdtEndPr/>
        <w:sdtContent>
          <w:r w:rsidR="009E0DC3" w:rsidRPr="009E0DC3">
            <w:rPr>
              <w:rStyle w:val="Tekstvantijdelijkeaanduiding"/>
              <w:highlight w:val="yellow"/>
            </w:rPr>
            <w:t>kies tekst uit afrolmenu</w:t>
          </w:r>
        </w:sdtContent>
      </w:sdt>
      <w:r w:rsidR="009E0DC3">
        <w:rPr>
          <w:rFonts w:cs="Arial"/>
          <w:szCs w:val="19"/>
        </w:rPr>
        <w:t>.</w:t>
      </w:r>
    </w:p>
    <w:p w:rsidR="00D733BA" w:rsidRPr="0081406F" w:rsidRDefault="00D733BA" w:rsidP="008656C8">
      <w:pPr>
        <w:spacing w:line="312" w:lineRule="auto"/>
        <w:rPr>
          <w:rFonts w:cs="Arial"/>
          <w:b/>
          <w:szCs w:val="19"/>
        </w:rPr>
      </w:pPr>
      <w:r w:rsidRPr="0081406F">
        <w:rPr>
          <w:rFonts w:cs="Arial"/>
          <w:b/>
          <w:szCs w:val="19"/>
        </w:rPr>
        <w:br w:type="page"/>
      </w:r>
      <w:r w:rsidRPr="0081406F">
        <w:rPr>
          <w:rFonts w:cs="Arial"/>
          <w:b/>
          <w:szCs w:val="19"/>
        </w:rPr>
        <w:lastRenderedPageBreak/>
        <w:t>Kosten</w:t>
      </w:r>
    </w:p>
    <w:p w:rsidR="000B5AFA" w:rsidRDefault="000B5AFA" w:rsidP="008656C8">
      <w:pPr>
        <w:spacing w:line="312" w:lineRule="auto"/>
      </w:pPr>
      <w:r>
        <w:t xml:space="preserve">Bij deze brief treft u een voorstel aan voor de kostenverdeling van de Maatregel en een overzicht van de rechtsposities per perceel binnen het Projectgebied. Hieruit blijkt naar het oordeel van de provincie Noord-Holland, dat </w:t>
      </w:r>
      <w:sdt>
        <w:sdtPr>
          <w:id w:val="-300389941"/>
          <w:placeholder>
            <w:docPart w:val="75AF852F5B3C4ABE822CF798EB6D875F"/>
          </w:placeholder>
          <w:showingPlcHdr/>
        </w:sdtPr>
        <w:sdtEndPr/>
        <w:sdtContent>
          <w:r w:rsidRPr="00587D23">
            <w:rPr>
              <w:rStyle w:val="Tekstvantijdelijkeaanduiding"/>
              <w:highlight w:val="yellow"/>
            </w:rPr>
            <w:t>invoegen tekst optie 1/2/3.</w:t>
          </w:r>
        </w:sdtContent>
      </w:sdt>
    </w:p>
    <w:p w:rsidR="000B5AFA" w:rsidRDefault="000B5AFA" w:rsidP="008656C8">
      <w:pPr>
        <w:spacing w:line="312" w:lineRule="auto"/>
      </w:pPr>
    </w:p>
    <w:p w:rsidR="000B5AFA" w:rsidRDefault="000B5AFA" w:rsidP="008656C8">
      <w:pPr>
        <w:spacing w:line="312" w:lineRule="auto"/>
      </w:pPr>
      <w:r w:rsidRPr="00C32A99">
        <w:rPr>
          <w:highlight w:val="red"/>
        </w:rPr>
        <w:t>Optie 1</w:t>
      </w:r>
    </w:p>
    <w:p w:rsidR="000B5AFA" w:rsidRPr="006E055D" w:rsidRDefault="000B5AFA" w:rsidP="008656C8">
      <w:pPr>
        <w:spacing w:line="312" w:lineRule="auto"/>
        <w:rPr>
          <w:rFonts w:cs="Arial"/>
          <w:szCs w:val="19"/>
        </w:rPr>
      </w:pPr>
      <w:r>
        <w:t>...</w:t>
      </w:r>
      <w:r w:rsidR="005A45F2">
        <w:t xml:space="preserve">de kosten volledig ten laste komen van uw bedrijf, aangezien de </w:t>
      </w:r>
      <w:r w:rsidR="005A45F2">
        <w:rPr>
          <w:rFonts w:cs="Arial"/>
          <w:szCs w:val="19"/>
        </w:rPr>
        <w:fldChar w:fldCharType="begin"/>
      </w:r>
      <w:r w:rsidR="005A45F2">
        <w:rPr>
          <w:rFonts w:cs="Arial"/>
          <w:szCs w:val="19"/>
        </w:rPr>
        <w:instrText xml:space="preserve"> REF  kabelofkabels \h \* charformat </w:instrText>
      </w:r>
      <w:r w:rsidR="005A45F2">
        <w:rPr>
          <w:rFonts w:cs="Arial"/>
          <w:szCs w:val="19"/>
        </w:rPr>
      </w:r>
      <w:r w:rsidR="005A45F2">
        <w:rPr>
          <w:rFonts w:cs="Arial"/>
          <w:szCs w:val="19"/>
        </w:rPr>
        <w:fldChar w:fldCharType="separate"/>
      </w:r>
      <w:sdt>
        <w:sdtPr>
          <w:rPr>
            <w:rFonts w:cs="Arial"/>
            <w:szCs w:val="19"/>
          </w:rPr>
          <w:alias w:val="kies een item"/>
          <w:tag w:val="kies een item"/>
          <w:id w:val="157823212"/>
          <w:placeholder>
            <w:docPart w:val="B6CD66CC77B147D2BCE80C39669D5F26"/>
          </w:placeholder>
          <w:showingPlcHdr/>
          <w:comboBox>
            <w:listItem w:displayText="kabel" w:value="kabel"/>
            <w:listItem w:displayText="kabels" w:value="kabels"/>
            <w:listItem w:displayText="objecten" w:value="objecten"/>
          </w:comboBox>
        </w:sdtPr>
        <w:sdtContent>
          <w:r w:rsidR="00AB008D" w:rsidRPr="00AB008D">
            <w:rPr>
              <w:rFonts w:cs="Arial"/>
              <w:szCs w:val="19"/>
            </w:rPr>
            <w:t>kabel/kabels</w:t>
          </w:r>
        </w:sdtContent>
      </w:sdt>
      <w:r w:rsidR="005A45F2">
        <w:rPr>
          <w:rFonts w:cs="Arial"/>
          <w:szCs w:val="19"/>
        </w:rPr>
        <w:fldChar w:fldCharType="end"/>
      </w:r>
      <w:r w:rsidR="005A45F2">
        <w:t xml:space="preserve"> ten aanzien waarvan de maatregel moet worden genomen volledig  </w:t>
      </w:r>
      <w:sdt>
        <w:sdtPr>
          <w:rPr>
            <w:rFonts w:cs="Arial"/>
            <w:szCs w:val="19"/>
          </w:rPr>
          <w:alias w:val="kies een item"/>
          <w:tag w:val="kies een item"/>
          <w:id w:val="-1893420605"/>
          <w:placeholder>
            <w:docPart w:val="6D1230D57A7244E2A7CA3AF33322575A"/>
          </w:placeholder>
          <w:showingPlcHdr/>
          <w:comboBox>
            <w:listItem w:displayText="is" w:value="is"/>
            <w:listItem w:displayText="zijn" w:value="zijn"/>
          </w:comboBox>
        </w:sdtPr>
        <w:sdtEndPr/>
        <w:sdtContent>
          <w:r w:rsidR="005A45F2" w:rsidRPr="00322A09">
            <w:rPr>
              <w:rStyle w:val="Tekstvantijdelijkeaanduiding"/>
              <w:highlight w:val="yellow"/>
            </w:rPr>
            <w:t>is/zijn</w:t>
          </w:r>
        </w:sdtContent>
      </w:sdt>
      <w:r w:rsidR="005A45F2">
        <w:t xml:space="preserve"> gelegen in gronden waar d</w:t>
      </w:r>
      <w:r>
        <w:t xml:space="preserve">e provincie Noord-Holland </w:t>
      </w:r>
      <w:r w:rsidR="005A45F2">
        <w:t>is aan te merken als diegene of wie de gedoogplicht rust,</w:t>
      </w:r>
      <w:r>
        <w:t xml:space="preserve"> </w:t>
      </w:r>
      <w:r w:rsidR="005A45F2">
        <w:t xml:space="preserve">of waar de provincie </w:t>
      </w:r>
      <w:r w:rsidR="005A45F2" w:rsidRPr="005A45F2">
        <w:t>van de rechthebbende een huurrecht, of een recht van erfpacht of opstal, of een gebruiksrecht strekkende tot de uitvoe</w:t>
      </w:r>
      <w:r w:rsidR="005A45F2">
        <w:t xml:space="preserve">ring van werken heeft verkregen </w:t>
      </w:r>
      <w:r>
        <w:t xml:space="preserve">(voor de onderbouwing daarvan verwijs ik naar de bijlagen). Gelet hierop kan een kostenraming als bedoeld in artikel 4.5 van het Uitvoeringsprotocol achterwege blijven en stel ik voor een Projectovereenstemming Vereenvoudigd te sluiten, tenzij u van mening bent dat een deel van de Kosten voor rekening van de Provincie Noord-Holland komen. </w:t>
      </w:r>
    </w:p>
    <w:p w:rsidR="000B5AFA" w:rsidRDefault="000B5AFA" w:rsidP="008656C8">
      <w:pPr>
        <w:spacing w:line="312" w:lineRule="auto"/>
      </w:pPr>
    </w:p>
    <w:p w:rsidR="000B5AFA" w:rsidRPr="0010370F" w:rsidRDefault="00AB008D" w:rsidP="008656C8">
      <w:pPr>
        <w:spacing w:line="312" w:lineRule="auto"/>
        <w:ind w:left="227"/>
        <w:rPr>
          <w:sz w:val="14"/>
          <w:szCs w:val="14"/>
        </w:rPr>
      </w:pPr>
      <w:sdt>
        <w:sdtPr>
          <w:rPr>
            <w:color w:val="FF0000"/>
            <w:sz w:val="14"/>
            <w:szCs w:val="14"/>
          </w:rPr>
          <w:id w:val="-921410189"/>
          <w:placeholder>
            <w:docPart w:val="C8DA77625B4443308381FE2EE7B6019B"/>
          </w:placeholder>
          <w:showingPlcHdr/>
        </w:sdtPr>
        <w:sdtEndPr/>
        <w:sdtContent>
          <w:r w:rsidR="000B5AFA" w:rsidRPr="0010370F">
            <w:rPr>
              <w:color w:val="FF0000"/>
              <w:sz w:val="14"/>
              <w:szCs w:val="14"/>
            </w:rPr>
            <w:t>Bijlagen worden alleen bijgevoegd, indien de Projectuitvoerder van opvatting is gedoogplichtige te zijn in de zin van artikel 5.2 van de Telecommunicatiewet, maar geen eigenaar is van (een deel van) de percelen. Daarbij kan worden gedacht aan ee</w:t>
          </w:r>
          <w:r w:rsidR="000B5AFA">
            <w:rPr>
              <w:color w:val="FF0000"/>
              <w:sz w:val="14"/>
              <w:szCs w:val="14"/>
            </w:rPr>
            <w:t>n kopie van de huurovereenkomst of</w:t>
          </w:r>
          <w:r w:rsidR="000B5AFA" w:rsidRPr="0010370F">
            <w:rPr>
              <w:color w:val="FF0000"/>
              <w:sz w:val="14"/>
              <w:szCs w:val="14"/>
            </w:rPr>
            <w:t xml:space="preserve"> onderbouwing van </w:t>
          </w:r>
          <w:r w:rsidR="000B5AFA">
            <w:rPr>
              <w:color w:val="FF0000"/>
              <w:sz w:val="14"/>
              <w:szCs w:val="14"/>
            </w:rPr>
            <w:t xml:space="preserve">wettelijk </w:t>
          </w:r>
          <w:r w:rsidR="000B5AFA" w:rsidRPr="0010370F">
            <w:rPr>
              <w:color w:val="FF0000"/>
              <w:sz w:val="14"/>
              <w:szCs w:val="14"/>
            </w:rPr>
            <w:t>beheer</w:t>
          </w:r>
        </w:sdtContent>
      </w:sdt>
    </w:p>
    <w:p w:rsidR="000B5AFA" w:rsidRDefault="000B5AFA" w:rsidP="008656C8">
      <w:pPr>
        <w:spacing w:line="312" w:lineRule="auto"/>
      </w:pPr>
    </w:p>
    <w:p w:rsidR="000B5AFA" w:rsidRDefault="000B5AFA" w:rsidP="008656C8">
      <w:pPr>
        <w:spacing w:line="312" w:lineRule="auto"/>
      </w:pPr>
      <w:r w:rsidRPr="00C32A99">
        <w:rPr>
          <w:highlight w:val="red"/>
        </w:rPr>
        <w:t>Optie 2</w:t>
      </w:r>
    </w:p>
    <w:p w:rsidR="000B5AFA" w:rsidRDefault="000B5AFA" w:rsidP="008656C8">
      <w:pPr>
        <w:spacing w:line="312" w:lineRule="auto"/>
      </w:pPr>
      <w:r>
        <w:t xml:space="preserve">...De provincie Noord-Holland geen gedoogplichtige is en dat alle kosten voor rekening van </w:t>
      </w:r>
      <w:r w:rsidR="00F47C28">
        <w:t>de provincie Noord-Holland</w:t>
      </w:r>
      <w:r>
        <w:t xml:space="preserve"> komen. </w:t>
      </w:r>
    </w:p>
    <w:p w:rsidR="000B5AFA" w:rsidRDefault="000B5AFA" w:rsidP="008656C8">
      <w:pPr>
        <w:spacing w:line="312" w:lineRule="auto"/>
      </w:pPr>
    </w:p>
    <w:p w:rsidR="000B5AFA" w:rsidRPr="00C32A99" w:rsidRDefault="000B5AFA" w:rsidP="008656C8">
      <w:pPr>
        <w:spacing w:line="312" w:lineRule="auto"/>
      </w:pPr>
      <w:r w:rsidRPr="00C32A99">
        <w:rPr>
          <w:highlight w:val="red"/>
        </w:rPr>
        <w:t>Optie 3</w:t>
      </w:r>
    </w:p>
    <w:p w:rsidR="000B5AFA" w:rsidRDefault="000B5AFA" w:rsidP="008656C8">
      <w:pPr>
        <w:spacing w:line="312" w:lineRule="auto"/>
      </w:pPr>
      <w:r>
        <w:t>...</w:t>
      </w:r>
      <w:r w:rsidR="009E0DC3" w:rsidRPr="009E0DC3">
        <w:t xml:space="preserve"> </w:t>
      </w:r>
      <w:sdt>
        <w:sdtPr>
          <w:id w:val="-714814472"/>
          <w:placeholder>
            <w:docPart w:val="91D86099E1564C15934DD75680A5234F"/>
          </w:placeholder>
          <w:showingPlcHdr/>
        </w:sdtPr>
        <w:sdtEndPr/>
        <w:sdtContent>
          <w:r w:rsidR="009E0DC3" w:rsidRPr="00C32A99">
            <w:rPr>
              <w:rStyle w:val="Tekstvantijdelijkeaanduiding"/>
              <w:highlight w:val="yellow"/>
            </w:rPr>
            <w:t>percentage gedoogplicht</w:t>
          </w:r>
        </w:sdtContent>
      </w:sdt>
      <w:r w:rsidR="009E0DC3">
        <w:t>% van de kosten ten laste komen van de netbeheerder</w:t>
      </w:r>
      <w:r w:rsidR="005A45F2">
        <w:t>.</w:t>
      </w:r>
      <w:r w:rsidR="009E0DC3">
        <w:t xml:space="preserve"> </w:t>
      </w:r>
      <w:r w:rsidR="005A45F2">
        <w:t xml:space="preserve">Dit percentage is gelijk aan het deel van de </w:t>
      </w:r>
      <w:r w:rsidR="005A45F2">
        <w:rPr>
          <w:rFonts w:cs="Arial"/>
          <w:szCs w:val="19"/>
        </w:rPr>
        <w:fldChar w:fldCharType="begin"/>
      </w:r>
      <w:r w:rsidR="005A45F2">
        <w:rPr>
          <w:rFonts w:cs="Arial"/>
          <w:szCs w:val="19"/>
        </w:rPr>
        <w:instrText xml:space="preserve"> REF  kabelofkabels \h \* charformat </w:instrText>
      </w:r>
      <w:r w:rsidR="005A45F2">
        <w:rPr>
          <w:rFonts w:cs="Arial"/>
          <w:szCs w:val="19"/>
        </w:rPr>
      </w:r>
      <w:r w:rsidR="005A45F2">
        <w:rPr>
          <w:rFonts w:cs="Arial"/>
          <w:szCs w:val="19"/>
        </w:rPr>
        <w:fldChar w:fldCharType="separate"/>
      </w:r>
      <w:sdt>
        <w:sdtPr>
          <w:rPr>
            <w:rFonts w:cs="Arial"/>
            <w:szCs w:val="19"/>
          </w:rPr>
          <w:alias w:val="kies een item"/>
          <w:tag w:val="kies een item"/>
          <w:id w:val="-1000969345"/>
          <w:placeholder>
            <w:docPart w:val="760520B2003E4E6C8562E7A955BE9607"/>
          </w:placeholder>
          <w:showingPlcHdr/>
          <w:comboBox>
            <w:listItem w:displayText="kabel" w:value="kabel"/>
            <w:listItem w:displayText="kabels" w:value="kabels"/>
            <w:listItem w:displayText="objecten" w:value="objecten"/>
          </w:comboBox>
        </w:sdtPr>
        <w:sdtContent>
          <w:r w:rsidR="00AB008D" w:rsidRPr="00AB008D">
            <w:rPr>
              <w:rFonts w:cs="Arial"/>
              <w:szCs w:val="19"/>
            </w:rPr>
            <w:t>kabel/kabels</w:t>
          </w:r>
        </w:sdtContent>
      </w:sdt>
      <w:r w:rsidR="005A45F2">
        <w:rPr>
          <w:rFonts w:cs="Arial"/>
          <w:szCs w:val="19"/>
        </w:rPr>
        <w:fldChar w:fldCharType="end"/>
      </w:r>
      <w:r w:rsidR="005A45F2">
        <w:t xml:space="preserve"> ten aanzien waarvan de maatregel moet worden genomen en die </w:t>
      </w:r>
      <w:r w:rsidR="009E0DC3">
        <w:t xml:space="preserve"> </w:t>
      </w:r>
      <w:sdt>
        <w:sdtPr>
          <w:rPr>
            <w:rFonts w:cs="Arial"/>
            <w:szCs w:val="19"/>
          </w:rPr>
          <w:alias w:val="kies een item"/>
          <w:tag w:val="kies een item"/>
          <w:id w:val="-1875226088"/>
          <w:placeholder>
            <w:docPart w:val="E06A5F9FF3E44032972652D400AC297D"/>
          </w:placeholder>
          <w:showingPlcHdr/>
          <w:comboBox>
            <w:listItem w:displayText="is" w:value="is"/>
            <w:listItem w:displayText="zijn" w:value="zijn"/>
          </w:comboBox>
        </w:sdtPr>
        <w:sdtEndPr/>
        <w:sdtContent>
          <w:r w:rsidR="005A45F2" w:rsidRPr="00322A09">
            <w:rPr>
              <w:rStyle w:val="Tekstvantijdelijkeaanduiding"/>
              <w:highlight w:val="yellow"/>
            </w:rPr>
            <w:t>is/zijn</w:t>
          </w:r>
        </w:sdtContent>
      </w:sdt>
      <w:r w:rsidR="005A45F2">
        <w:t xml:space="preserve"> gelegen in gronden </w:t>
      </w:r>
      <w:r w:rsidR="009E0DC3">
        <w:t>waar d</w:t>
      </w:r>
      <w:r>
        <w:t>e provincie Noord-Holland</w:t>
      </w:r>
      <w:r w:rsidR="006E055D">
        <w:t xml:space="preserve"> is aan te merken als diegene op wie de gedoogplicht rust</w:t>
      </w:r>
      <w:r w:rsidR="006E055D">
        <w:rPr>
          <w:rFonts w:cs="Arial"/>
          <w:szCs w:val="19"/>
        </w:rPr>
        <w:t xml:space="preserve">, </w:t>
      </w:r>
      <w:r w:rsidR="00F976D4">
        <w:t xml:space="preserve">omdat de </w:t>
      </w:r>
      <w:r w:rsidR="009E0DC3">
        <w:t>percelen in beheer of eigendom van de provincie zijn</w:t>
      </w:r>
      <w:r w:rsidR="005A45F2">
        <w:t xml:space="preserve">, of waar de provincie </w:t>
      </w:r>
      <w:r w:rsidR="005A45F2" w:rsidRPr="005A45F2">
        <w:t>van de rechthebbende een huurrecht, of een recht van erfpacht of opstal, of een gebruiksrecht strekkende tot de uitvoe</w:t>
      </w:r>
      <w:r w:rsidR="005A45F2">
        <w:t>ring van werken heeft verkregen (voor de onderbouwing daarvan verwijs ik naar de bijlagen).</w:t>
      </w:r>
    </w:p>
    <w:p w:rsidR="000B5AFA" w:rsidRDefault="000B5AFA" w:rsidP="008656C8">
      <w:pPr>
        <w:spacing w:line="312" w:lineRule="auto"/>
      </w:pPr>
    </w:p>
    <w:p w:rsidR="00D733BA" w:rsidRDefault="00AB008D" w:rsidP="008656C8">
      <w:pPr>
        <w:spacing w:line="312" w:lineRule="auto"/>
        <w:ind w:left="227"/>
        <w:rPr>
          <w:color w:val="FF0000"/>
          <w:sz w:val="14"/>
          <w:szCs w:val="14"/>
        </w:rPr>
      </w:pPr>
      <w:sdt>
        <w:sdtPr>
          <w:rPr>
            <w:color w:val="FF0000"/>
            <w:sz w:val="14"/>
            <w:szCs w:val="14"/>
          </w:rPr>
          <w:id w:val="-1519464408"/>
          <w:placeholder>
            <w:docPart w:val="47C6BCE3DB9A41CCB48B98B8668CB464"/>
          </w:placeholder>
          <w:showingPlcHdr/>
        </w:sdtPr>
        <w:sdtEndPr/>
        <w:sdtContent>
          <w:r w:rsidR="000B5AFA" w:rsidRPr="0010370F">
            <w:rPr>
              <w:color w:val="FF0000"/>
              <w:sz w:val="14"/>
              <w:szCs w:val="14"/>
            </w:rPr>
            <w:t>Bijlagen worden alleen bijgevoegd, indien de Projectuitvoerder van opvattin</w:t>
          </w:r>
          <w:r w:rsidR="000B5AFA">
            <w:rPr>
              <w:color w:val="FF0000"/>
              <w:sz w:val="14"/>
              <w:szCs w:val="14"/>
            </w:rPr>
            <w:t xml:space="preserve">g is gedoogplichtige te zijn in de zin van artikel 5.2 van </w:t>
          </w:r>
          <w:r w:rsidR="000B5AFA" w:rsidRPr="0010370F">
            <w:rPr>
              <w:color w:val="FF0000"/>
              <w:sz w:val="14"/>
              <w:szCs w:val="14"/>
            </w:rPr>
            <w:t>de Telecommunicatiewet, maar geen ei</w:t>
          </w:r>
          <w:r w:rsidR="000B5AFA">
            <w:rPr>
              <w:color w:val="FF0000"/>
              <w:sz w:val="14"/>
              <w:szCs w:val="14"/>
            </w:rPr>
            <w:t xml:space="preserve">genaar is van (een deel van) de </w:t>
          </w:r>
          <w:r w:rsidR="000B5AFA" w:rsidRPr="0010370F">
            <w:rPr>
              <w:color w:val="FF0000"/>
              <w:sz w:val="14"/>
              <w:szCs w:val="14"/>
            </w:rPr>
            <w:t>percelen. Daa</w:t>
          </w:r>
          <w:r w:rsidR="000B5AFA">
            <w:rPr>
              <w:color w:val="FF0000"/>
              <w:sz w:val="14"/>
              <w:szCs w:val="14"/>
            </w:rPr>
            <w:t xml:space="preserve">rbij kan worden gedacht aan een </w:t>
          </w:r>
          <w:r w:rsidR="000B5AFA" w:rsidRPr="0010370F">
            <w:rPr>
              <w:color w:val="FF0000"/>
              <w:sz w:val="14"/>
              <w:szCs w:val="14"/>
            </w:rPr>
            <w:t xml:space="preserve">onderbouwing </w:t>
          </w:r>
          <w:r w:rsidR="000B5AFA" w:rsidRPr="0010370F">
            <w:rPr>
              <w:color w:val="FF0000"/>
              <w:sz w:val="14"/>
              <w:szCs w:val="14"/>
            </w:rPr>
            <w:lastRenderedPageBreak/>
            <w:t>van beheer en</w:t>
          </w:r>
          <w:r w:rsidR="000B5AFA">
            <w:rPr>
              <w:color w:val="FF0000"/>
              <w:sz w:val="14"/>
              <w:szCs w:val="14"/>
            </w:rPr>
            <w:t>/of</w:t>
          </w:r>
          <w:r w:rsidR="000B5AFA" w:rsidRPr="0010370F">
            <w:rPr>
              <w:color w:val="FF0000"/>
              <w:sz w:val="14"/>
              <w:szCs w:val="14"/>
            </w:rPr>
            <w:t xml:space="preserve"> zakelijke rechten.</w:t>
          </w:r>
        </w:sdtContent>
      </w:sdt>
      <w:r w:rsidR="000B5AFA">
        <w:br/>
      </w:r>
    </w:p>
    <w:p w:rsidR="000B5AFA" w:rsidRPr="000B5AFA" w:rsidRDefault="000B5AFA" w:rsidP="008656C8">
      <w:pPr>
        <w:spacing w:line="312" w:lineRule="auto"/>
        <w:ind w:left="227"/>
        <w:rPr>
          <w:color w:val="FF0000"/>
          <w:sz w:val="14"/>
          <w:szCs w:val="14"/>
        </w:rPr>
      </w:pPr>
    </w:p>
    <w:p w:rsidR="00D733BA" w:rsidRPr="0081406F" w:rsidRDefault="00D733BA" w:rsidP="008656C8">
      <w:pPr>
        <w:spacing w:line="312" w:lineRule="auto"/>
        <w:rPr>
          <w:rFonts w:cs="Arial"/>
          <w:b/>
          <w:szCs w:val="19"/>
        </w:rPr>
      </w:pPr>
      <w:r w:rsidRPr="0081406F">
        <w:rPr>
          <w:rFonts w:cs="Arial"/>
          <w:b/>
          <w:szCs w:val="19"/>
        </w:rPr>
        <w:t>Verdere afspraken</w:t>
      </w:r>
    </w:p>
    <w:p w:rsidR="00D733BA" w:rsidRPr="0081406F" w:rsidRDefault="00D733BA" w:rsidP="008656C8">
      <w:pPr>
        <w:spacing w:line="312" w:lineRule="auto"/>
        <w:rPr>
          <w:rFonts w:cs="Arial"/>
          <w:szCs w:val="19"/>
        </w:rPr>
      </w:pPr>
      <w:r w:rsidRPr="0081406F">
        <w:rPr>
          <w:rFonts w:cs="Arial"/>
          <w:szCs w:val="19"/>
        </w:rPr>
        <w:t xml:space="preserve">Met het oog op het bereiken van overeenstemming over de Maatregel en de kostenverdeling ontvang ik graag, overeenkomstig artikel 4 van het Uitvoeringsprotocol, </w:t>
      </w:r>
      <w:r w:rsidRPr="001B6063">
        <w:rPr>
          <w:rFonts w:cs="Arial"/>
          <w:szCs w:val="19"/>
        </w:rPr>
        <w:t>een Definitief Ontwerp</w:t>
      </w:r>
      <w:r>
        <w:rPr>
          <w:rFonts w:cs="Arial"/>
          <w:szCs w:val="19"/>
        </w:rPr>
        <w:t>,</w:t>
      </w:r>
      <w:r w:rsidRPr="0081406F">
        <w:rPr>
          <w:rFonts w:cs="Arial"/>
          <w:szCs w:val="19"/>
        </w:rPr>
        <w:t xml:space="preserve"> een kostenraming</w:t>
      </w:r>
      <w:r>
        <w:rPr>
          <w:rFonts w:cs="Arial"/>
          <w:szCs w:val="19"/>
        </w:rPr>
        <w:t xml:space="preserve"> </w:t>
      </w:r>
      <w:r w:rsidRPr="0081406F">
        <w:rPr>
          <w:rFonts w:cs="Arial"/>
          <w:szCs w:val="19"/>
        </w:rPr>
        <w:t>(voor zover van toepassing)</w:t>
      </w:r>
      <w:r>
        <w:rPr>
          <w:rFonts w:cs="Arial"/>
          <w:szCs w:val="19"/>
        </w:rPr>
        <w:t xml:space="preserve"> en de kenmerkende doorlooptijden.</w:t>
      </w:r>
      <w:r w:rsidRPr="0081406F">
        <w:rPr>
          <w:rFonts w:cs="Arial"/>
          <w:szCs w:val="19"/>
        </w:rPr>
        <w:br/>
      </w:r>
    </w:p>
    <w:p w:rsidR="00D733BA" w:rsidRPr="0081406F" w:rsidRDefault="00D733BA" w:rsidP="008656C8">
      <w:pPr>
        <w:spacing w:line="312" w:lineRule="auto"/>
        <w:rPr>
          <w:rFonts w:cs="Arial"/>
          <w:szCs w:val="19"/>
        </w:rPr>
      </w:pPr>
      <w:r w:rsidRPr="0081406F">
        <w:rPr>
          <w:rFonts w:cs="Arial"/>
          <w:szCs w:val="19"/>
        </w:rPr>
        <w:t xml:space="preserve">Verder verzoek ik u vriendelijk mij, binnen twee weken, een schriftelijke bevestiging te sturen van de ontvangst van deze brief, met de mededeling dat u zult aanvangen met het opstellen van het Definitief Ontwerp, (voor zover van toepassing) een kostenraming en de (voorbereidingen voor) de uitvoering van de Maatregel. </w:t>
      </w:r>
    </w:p>
    <w:p w:rsidR="00D733BA" w:rsidRPr="0081406F" w:rsidRDefault="00D733BA" w:rsidP="008656C8">
      <w:pPr>
        <w:spacing w:line="312" w:lineRule="auto"/>
        <w:rPr>
          <w:rFonts w:cs="Arial"/>
          <w:szCs w:val="19"/>
        </w:rPr>
      </w:pPr>
    </w:p>
    <w:p w:rsidR="00D733BA" w:rsidRPr="0081406F" w:rsidRDefault="00D733BA" w:rsidP="008656C8">
      <w:pPr>
        <w:spacing w:line="312" w:lineRule="auto"/>
        <w:rPr>
          <w:rFonts w:cs="Arial"/>
          <w:szCs w:val="19"/>
        </w:rPr>
      </w:pPr>
      <w:r w:rsidRPr="0081406F">
        <w:rPr>
          <w:rFonts w:cs="Arial"/>
          <w:szCs w:val="19"/>
        </w:rPr>
        <w:t>Na ontvangst van het Definitief Ontwerp</w:t>
      </w:r>
      <w:r>
        <w:rPr>
          <w:rFonts w:cs="Arial"/>
          <w:szCs w:val="19"/>
        </w:rPr>
        <w:t>, de kenmerkende doorlooptijden</w:t>
      </w:r>
      <w:r w:rsidRPr="0081406F">
        <w:rPr>
          <w:rFonts w:cs="Arial"/>
          <w:szCs w:val="19"/>
        </w:rPr>
        <w:t xml:space="preserve"> en de kostenraming wordt, conform artikel 5 van het Uitvoeringsprotocol, een Projectovereenstemming gesloten. Partijen treden daarover nader in overleg. </w:t>
      </w:r>
    </w:p>
    <w:p w:rsidR="00D733BA" w:rsidRPr="0081406F" w:rsidRDefault="00D733BA" w:rsidP="008656C8">
      <w:pPr>
        <w:spacing w:line="312" w:lineRule="auto"/>
        <w:rPr>
          <w:rFonts w:cs="Arial"/>
          <w:szCs w:val="19"/>
        </w:rPr>
      </w:pPr>
    </w:p>
    <w:p w:rsidR="00D733BA" w:rsidRPr="0081406F" w:rsidRDefault="00D733BA" w:rsidP="008656C8">
      <w:pPr>
        <w:spacing w:line="312" w:lineRule="auto"/>
        <w:rPr>
          <w:rFonts w:cs="Arial"/>
          <w:szCs w:val="19"/>
        </w:rPr>
      </w:pPr>
      <w:r w:rsidRPr="0081406F">
        <w:rPr>
          <w:rFonts w:cs="Arial"/>
          <w:b/>
          <w:szCs w:val="19"/>
        </w:rPr>
        <w:t>Afsluiting</w:t>
      </w:r>
    </w:p>
    <w:p w:rsidR="00D733BA" w:rsidRPr="00B30FCF" w:rsidRDefault="00D733BA" w:rsidP="008656C8">
      <w:pPr>
        <w:spacing w:line="312" w:lineRule="auto"/>
        <w:rPr>
          <w:rFonts w:cs="Arial"/>
          <w:szCs w:val="19"/>
        </w:rPr>
      </w:pPr>
      <w:r w:rsidRPr="0081406F">
        <w:rPr>
          <w:rFonts w:cs="Arial"/>
          <w:szCs w:val="19"/>
        </w:rPr>
        <w:t xml:space="preserve">Ik ga ervan uit u hiermee voldoende te hebben geïnformeerd. Mocht u nog vragen hebben, kunt u contact opnemen met </w:t>
      </w:r>
      <w:sdt>
        <w:sdtPr>
          <w:rPr>
            <w:rFonts w:cs="Arial"/>
            <w:szCs w:val="19"/>
          </w:rPr>
          <w:id w:val="645402424"/>
          <w:placeholder>
            <w:docPart w:val="467E92BDBF4742ABBE3B9897DBBFD8D0"/>
          </w:placeholder>
          <w:temporary/>
          <w:showingPlcHdr/>
        </w:sdtPr>
        <w:sdtEndPr>
          <w:rPr>
            <w:color w:val="FF0000"/>
          </w:rPr>
        </w:sdtEndPr>
        <w:sdtContent>
          <w:r w:rsidRPr="00B30FCF">
            <w:rPr>
              <w:rStyle w:val="Tekstvantijdelijkeaanduiding"/>
              <w:highlight w:val="yellow"/>
            </w:rPr>
            <w:t>contactpersoon</w:t>
          </w:r>
        </w:sdtContent>
      </w:sdt>
      <w:r>
        <w:rPr>
          <w:rFonts w:cs="Arial"/>
          <w:szCs w:val="19"/>
        </w:rPr>
        <w:t>.</w:t>
      </w:r>
    </w:p>
    <w:p w:rsidR="00D733BA" w:rsidRPr="0081406F" w:rsidRDefault="00D733BA" w:rsidP="008656C8">
      <w:pPr>
        <w:spacing w:line="312" w:lineRule="auto"/>
        <w:rPr>
          <w:szCs w:val="19"/>
        </w:rPr>
      </w:pPr>
    </w:p>
    <w:p w:rsidR="00D733BA" w:rsidRPr="0081406F" w:rsidRDefault="00D733BA" w:rsidP="008656C8">
      <w:pPr>
        <w:spacing w:line="312" w:lineRule="auto"/>
        <w:rPr>
          <w:szCs w:val="19"/>
        </w:rPr>
      </w:pPr>
    </w:p>
    <w:p w:rsidR="00D733BA" w:rsidRPr="0081406F" w:rsidRDefault="00D733BA" w:rsidP="008656C8">
      <w:pPr>
        <w:spacing w:line="312" w:lineRule="auto"/>
        <w:rPr>
          <w:szCs w:val="19"/>
        </w:rPr>
      </w:pPr>
      <w:r w:rsidRPr="0081406F">
        <w:rPr>
          <w:szCs w:val="19"/>
        </w:rPr>
        <w:t>Hoogachtend,</w:t>
      </w:r>
    </w:p>
    <w:p w:rsidR="00D733BA" w:rsidRPr="0081406F" w:rsidRDefault="00D733BA" w:rsidP="008656C8">
      <w:pPr>
        <w:spacing w:line="312" w:lineRule="auto"/>
        <w:rPr>
          <w:szCs w:val="19"/>
        </w:rPr>
      </w:pPr>
      <w:r w:rsidRPr="0081406F">
        <w:rPr>
          <w:szCs w:val="19"/>
        </w:rPr>
        <w:t>De Commissaris van de Koning</w:t>
      </w:r>
    </w:p>
    <w:p w:rsidR="00D733BA" w:rsidRPr="0081406F" w:rsidRDefault="00D733BA" w:rsidP="008656C8">
      <w:pPr>
        <w:spacing w:line="312" w:lineRule="auto"/>
        <w:rPr>
          <w:szCs w:val="19"/>
        </w:rPr>
      </w:pPr>
      <w:r w:rsidRPr="0081406F">
        <w:rPr>
          <w:szCs w:val="19"/>
        </w:rPr>
        <w:t>in de provincie Noord-Holland,</w:t>
      </w:r>
    </w:p>
    <w:p w:rsidR="00D733BA" w:rsidRPr="0081406F" w:rsidRDefault="00D733BA" w:rsidP="008656C8">
      <w:pPr>
        <w:spacing w:line="312" w:lineRule="auto"/>
        <w:rPr>
          <w:szCs w:val="19"/>
        </w:rPr>
      </w:pPr>
      <w:r w:rsidRPr="0081406F">
        <w:rPr>
          <w:szCs w:val="19"/>
        </w:rPr>
        <w:t>namens deze,</w:t>
      </w:r>
    </w:p>
    <w:p w:rsidR="00D733BA" w:rsidRPr="0081406F" w:rsidRDefault="00D733BA" w:rsidP="008656C8">
      <w:pPr>
        <w:tabs>
          <w:tab w:val="num" w:pos="540"/>
        </w:tabs>
        <w:spacing w:line="312" w:lineRule="auto"/>
        <w:rPr>
          <w:szCs w:val="19"/>
        </w:rPr>
      </w:pPr>
    </w:p>
    <w:p w:rsidR="00D733BA" w:rsidRPr="0081406F" w:rsidRDefault="00D733BA" w:rsidP="008656C8">
      <w:pPr>
        <w:tabs>
          <w:tab w:val="num" w:pos="540"/>
        </w:tabs>
        <w:spacing w:line="312" w:lineRule="auto"/>
        <w:rPr>
          <w:szCs w:val="19"/>
        </w:rPr>
      </w:pPr>
    </w:p>
    <w:p w:rsidR="00D733BA" w:rsidRDefault="00AB008D" w:rsidP="008656C8">
      <w:pPr>
        <w:spacing w:line="312" w:lineRule="auto"/>
        <w:rPr>
          <w:szCs w:val="19"/>
        </w:rPr>
      </w:pPr>
      <w:sdt>
        <w:sdtPr>
          <w:id w:val="-186832280"/>
          <w:placeholder>
            <w:docPart w:val="93B11F97F75F4A709A6028659C68A981"/>
          </w:placeholder>
          <w:temporary/>
          <w:showingPlcHdr/>
        </w:sdtPr>
        <w:sdtEndPr/>
        <w:sdtContent>
          <w:r w:rsidR="00CB46DE" w:rsidRPr="002E6ED0">
            <w:rPr>
              <w:rStyle w:val="Tekstvantijdelijkeaanduiding"/>
              <w:highlight w:val="yellow"/>
            </w:rPr>
            <w:t>ondertekenaar</w:t>
          </w:r>
        </w:sdtContent>
      </w:sdt>
    </w:p>
    <w:p w:rsidR="00CB46DE" w:rsidRDefault="00CB46DE" w:rsidP="008656C8">
      <w:pPr>
        <w:spacing w:line="312" w:lineRule="auto"/>
        <w:rPr>
          <w:szCs w:val="19"/>
        </w:rPr>
      </w:pPr>
    </w:p>
    <w:p w:rsidR="00CB46DE" w:rsidRPr="003B24F2" w:rsidRDefault="00CB46DE" w:rsidP="008656C8">
      <w:pPr>
        <w:spacing w:line="312" w:lineRule="auto"/>
        <w:rPr>
          <w:i/>
        </w:rPr>
      </w:pPr>
      <w:r w:rsidRPr="003B24F2">
        <w:rPr>
          <w:i/>
        </w:rPr>
        <w:t>Deze brief is digitaal vastgesteld en daarom niet ondertekend.</w:t>
      </w:r>
    </w:p>
    <w:p w:rsidR="00CB46DE" w:rsidRPr="0081406F" w:rsidRDefault="00CB46DE" w:rsidP="008656C8">
      <w:pPr>
        <w:spacing w:line="312" w:lineRule="auto"/>
        <w:rPr>
          <w:szCs w:val="19"/>
        </w:rPr>
      </w:pPr>
    </w:p>
    <w:p w:rsidR="00D733BA" w:rsidRPr="0081406F" w:rsidRDefault="00D733BA" w:rsidP="008656C8">
      <w:pPr>
        <w:spacing w:line="312" w:lineRule="auto"/>
        <w:rPr>
          <w:szCs w:val="19"/>
        </w:rPr>
      </w:pPr>
    </w:p>
    <w:p w:rsidR="00D733BA" w:rsidRPr="0081406F" w:rsidRDefault="00D733BA" w:rsidP="008656C8">
      <w:pPr>
        <w:tabs>
          <w:tab w:val="left" w:pos="1418"/>
        </w:tabs>
        <w:spacing w:line="312" w:lineRule="auto"/>
        <w:rPr>
          <w:szCs w:val="19"/>
        </w:rPr>
      </w:pPr>
      <w:r w:rsidRPr="0081406F">
        <w:rPr>
          <w:szCs w:val="19"/>
        </w:rPr>
        <w:t>Bijlagen:</w:t>
      </w:r>
      <w:r w:rsidRPr="0081406F">
        <w:rPr>
          <w:szCs w:val="19"/>
        </w:rPr>
        <w:tab/>
        <w:t xml:space="preserve">- Voorlopig Ontwerp </w:t>
      </w:r>
    </w:p>
    <w:p w:rsidR="00D733BA" w:rsidRPr="0081406F" w:rsidRDefault="00D733BA" w:rsidP="008656C8">
      <w:pPr>
        <w:spacing w:line="312" w:lineRule="auto"/>
        <w:ind w:firstLine="709"/>
        <w:rPr>
          <w:szCs w:val="19"/>
        </w:rPr>
      </w:pPr>
      <w:r w:rsidRPr="0081406F">
        <w:rPr>
          <w:szCs w:val="19"/>
        </w:rPr>
        <w:tab/>
        <w:t>- Kostenverdelingsvoorstel(len)</w:t>
      </w:r>
    </w:p>
    <w:p w:rsidR="00D733BA" w:rsidRPr="0081406F" w:rsidRDefault="00D733BA" w:rsidP="008656C8">
      <w:pPr>
        <w:spacing w:line="312" w:lineRule="auto"/>
        <w:ind w:firstLine="709"/>
        <w:rPr>
          <w:szCs w:val="19"/>
        </w:rPr>
      </w:pPr>
      <w:r w:rsidRPr="0081406F">
        <w:rPr>
          <w:szCs w:val="19"/>
        </w:rPr>
        <w:t xml:space="preserve"> </w:t>
      </w:r>
      <w:r w:rsidRPr="0081406F">
        <w:rPr>
          <w:szCs w:val="19"/>
        </w:rPr>
        <w:tab/>
        <w:t>- Onderbouwing rechtspositie</w:t>
      </w:r>
    </w:p>
    <w:p w:rsidR="00D9288C" w:rsidRDefault="00D9288C" w:rsidP="008656C8">
      <w:pPr>
        <w:spacing w:line="312" w:lineRule="auto"/>
      </w:pPr>
    </w:p>
    <w:p w:rsidR="00145B17" w:rsidRPr="00AD1084" w:rsidRDefault="00145B17" w:rsidP="00C064AD"/>
    <w:p w:rsidR="00F91D58" w:rsidRPr="0030145A" w:rsidRDefault="00F91D58" w:rsidP="0030145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708"/>
          <w:tab w:val="left" w:pos="1416"/>
          <w:tab w:val="left" w:pos="2124"/>
          <w:tab w:val="left" w:pos="2832"/>
          <w:tab w:val="left" w:pos="3540"/>
          <w:tab w:val="left" w:pos="4248"/>
          <w:tab w:val="left" w:pos="4956"/>
        </w:tabs>
      </w:pPr>
    </w:p>
    <w:sectPr w:rsidR="00F91D58" w:rsidRPr="0030145A" w:rsidSect="001D65F3">
      <w:headerReference w:type="even" r:id="rId7"/>
      <w:headerReference w:type="default" r:id="rId8"/>
      <w:headerReference w:type="first" r:id="rId9"/>
      <w:footerReference w:type="first" r:id="rId10"/>
      <w:pgSz w:w="11906" w:h="16838" w:code="9"/>
      <w:pgMar w:top="2801" w:right="4026" w:bottom="1701" w:left="119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08D" w:rsidRDefault="00AB008D">
      <w:r>
        <w:separator/>
      </w:r>
    </w:p>
  </w:endnote>
  <w:endnote w:type="continuationSeparator" w:id="0">
    <w:p w:rsidR="00AB008D" w:rsidRDefault="00AB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akerSignet BT">
    <w:altName w:val="Century Gothic"/>
    <w:charset w:val="00"/>
    <w:family w:val="swiss"/>
    <w:pitch w:val="variable"/>
    <w:sig w:usb0="800000AF" w:usb1="1000204A"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8449" w:tblpY="13552"/>
      <w:tblOverlap w:val="never"/>
      <w:tblW w:w="0" w:type="auto"/>
      <w:tblCellMar>
        <w:left w:w="0" w:type="dxa"/>
        <w:right w:w="0" w:type="dxa"/>
      </w:tblCellMar>
      <w:tblLook w:val="01E0" w:firstRow="1" w:lastRow="1" w:firstColumn="1" w:lastColumn="1" w:noHBand="0" w:noVBand="0"/>
    </w:tblPr>
    <w:tblGrid>
      <w:gridCol w:w="2920"/>
    </w:tblGrid>
    <w:tr w:rsidR="003D19AE" w:rsidRPr="008222E6" w:rsidTr="00E02564">
      <w:trPr>
        <w:trHeight w:val="1682"/>
      </w:trPr>
      <w:tc>
        <w:tcPr>
          <w:tcW w:w="2920" w:type="dxa"/>
          <w:shd w:val="clear" w:color="auto" w:fill="auto"/>
          <w:vAlign w:val="bottom"/>
        </w:tcPr>
        <w:p w:rsidR="00CB46DE" w:rsidRPr="00A67C9C" w:rsidRDefault="00CB46DE" w:rsidP="00CB46DE">
          <w:pPr>
            <w:pStyle w:val="Gegevens"/>
          </w:pPr>
          <w:r>
            <w:t>Postbus 3007</w:t>
          </w:r>
        </w:p>
        <w:p w:rsidR="00CB46DE" w:rsidRDefault="00CB46DE" w:rsidP="00CB46DE">
          <w:pPr>
            <w:pStyle w:val="Gegevens"/>
          </w:pPr>
          <w:r>
            <w:t>2001 DA  Haarlem</w:t>
          </w:r>
        </w:p>
        <w:p w:rsidR="00CB46DE" w:rsidRDefault="00CB46DE" w:rsidP="00CB46DE">
          <w:pPr>
            <w:pStyle w:val="Gegevens"/>
          </w:pPr>
          <w:r w:rsidRPr="00A67C9C">
            <w:t xml:space="preserve">Telefoon </w:t>
          </w:r>
          <w:r>
            <w:t>(023) 514 3143</w:t>
          </w:r>
        </w:p>
        <w:p w:rsidR="00CB46DE" w:rsidRPr="00A67C9C" w:rsidRDefault="00CB46DE" w:rsidP="00CB46DE">
          <w:pPr>
            <w:pStyle w:val="Gegevens"/>
          </w:pPr>
          <w:r w:rsidRPr="00A67C9C">
            <w:t xml:space="preserve">Fax </w:t>
          </w:r>
          <w:r>
            <w:t>(023) 514 3030</w:t>
          </w:r>
        </w:p>
        <w:p w:rsidR="00CB46DE" w:rsidRPr="00A67C9C" w:rsidRDefault="00CB46DE" w:rsidP="00CB46DE">
          <w:pPr>
            <w:pStyle w:val="Gegevens"/>
          </w:pPr>
        </w:p>
        <w:p w:rsidR="00CB46DE" w:rsidRDefault="00CB46DE" w:rsidP="00CB46DE">
          <w:pPr>
            <w:pStyle w:val="Gegevens"/>
          </w:pPr>
          <w:r>
            <w:t>Houtplein 33</w:t>
          </w:r>
        </w:p>
        <w:p w:rsidR="00CB46DE" w:rsidRPr="000E7DD7" w:rsidRDefault="00CB46DE" w:rsidP="00CB46DE">
          <w:pPr>
            <w:pStyle w:val="Gegevens"/>
            <w:rPr>
              <w:szCs w:val="16"/>
            </w:rPr>
          </w:pPr>
          <w:r>
            <w:t>Haarlem [2012 DE]</w:t>
          </w:r>
        </w:p>
        <w:p w:rsidR="00CB46DE" w:rsidRDefault="00CB46DE" w:rsidP="00CB46DE">
          <w:pPr>
            <w:pStyle w:val="Gegevens"/>
          </w:pPr>
          <w:r w:rsidRPr="000E7DD7">
            <w:rPr>
              <w:szCs w:val="16"/>
            </w:rPr>
            <w:t>www.noord-holland.nl</w:t>
          </w:r>
        </w:p>
        <w:p w:rsidR="003D19AE" w:rsidRPr="00132A0C" w:rsidRDefault="003D19AE" w:rsidP="00132A0C">
          <w:pPr>
            <w:pStyle w:val="Gegevens"/>
          </w:pPr>
        </w:p>
      </w:tc>
    </w:tr>
  </w:tbl>
  <w:p w:rsidR="003D19AE" w:rsidRDefault="003D19AE" w:rsidP="000436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08D" w:rsidRDefault="00AB008D">
      <w:r>
        <w:separator/>
      </w:r>
    </w:p>
  </w:footnote>
  <w:footnote w:type="continuationSeparator" w:id="0">
    <w:p w:rsidR="00AB008D" w:rsidRDefault="00AB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tblpY="834"/>
      <w:tblOverlap w:val="never"/>
      <w:tblW w:w="0" w:type="auto"/>
      <w:tblCellMar>
        <w:left w:w="0" w:type="dxa"/>
        <w:right w:w="0" w:type="dxa"/>
      </w:tblCellMar>
      <w:tblLook w:val="01E0" w:firstRow="1" w:lastRow="1" w:firstColumn="1" w:lastColumn="1" w:noHBand="0" w:noVBand="0"/>
    </w:tblPr>
    <w:tblGrid>
      <w:gridCol w:w="6689"/>
    </w:tblGrid>
    <w:tr w:rsidR="003D19AE" w:rsidTr="00E02564">
      <w:tc>
        <w:tcPr>
          <w:tcW w:w="6829" w:type="dxa"/>
          <w:shd w:val="clear" w:color="auto" w:fill="auto"/>
        </w:tcPr>
        <w:p w:rsidR="003D19AE" w:rsidRPr="00E02564" w:rsidRDefault="003D19AE" w:rsidP="008967DF">
          <w:pPr>
            <w:pStyle w:val="Naamvolgvel"/>
            <w:rPr>
              <w:b w:val="0"/>
            </w:rPr>
          </w:pPr>
        </w:p>
      </w:tc>
    </w:tr>
  </w:tbl>
  <w:p w:rsidR="003D19AE" w:rsidRDefault="003D19AE" w:rsidP="008967DF">
    <w:pPr>
      <w:pStyle w:val="Koptekst"/>
    </w:pPr>
  </w:p>
  <w:p w:rsidR="003D19AE" w:rsidRDefault="003D19AE" w:rsidP="008967DF">
    <w:pPr>
      <w:pStyle w:val="Koptekst"/>
    </w:pPr>
  </w:p>
  <w:tbl>
    <w:tblPr>
      <w:tblpPr w:vertAnchor="page" w:horzAnchor="page" w:tblpX="4027" w:tblpY="1986"/>
      <w:tblOverlap w:val="never"/>
      <w:tblW w:w="0" w:type="auto"/>
      <w:tblCellMar>
        <w:left w:w="0" w:type="dxa"/>
        <w:right w:w="0" w:type="dxa"/>
      </w:tblCellMar>
      <w:tblLook w:val="01E0" w:firstRow="1" w:lastRow="1" w:firstColumn="1" w:lastColumn="1" w:noHBand="0" w:noVBand="0"/>
    </w:tblPr>
    <w:tblGrid>
      <w:gridCol w:w="567"/>
    </w:tblGrid>
    <w:tr w:rsidR="003D19AE" w:rsidTr="00E02564">
      <w:tc>
        <w:tcPr>
          <w:tcW w:w="567" w:type="dxa"/>
          <w:shd w:val="clear" w:color="auto" w:fill="auto"/>
        </w:tcPr>
        <w:p w:rsidR="003D19AE" w:rsidRDefault="003D19AE" w:rsidP="00E02564">
          <w:pPr>
            <w:pStyle w:val="Paginacijfer"/>
            <w:jc w:val="left"/>
          </w:pPr>
          <w:r w:rsidRPr="00E02564">
            <w:rPr>
              <w:b/>
            </w:rPr>
            <w:fldChar w:fldCharType="begin"/>
          </w:r>
          <w:r w:rsidRPr="00E02564">
            <w:rPr>
              <w:b/>
            </w:rPr>
            <w:instrText xml:space="preserve"> PAGE  \* Arabic  \* MERGEFORMAT </w:instrText>
          </w:r>
          <w:r w:rsidRPr="00E02564">
            <w:rPr>
              <w:b/>
            </w:rPr>
            <w:fldChar w:fldCharType="separate"/>
          </w:r>
          <w:r w:rsidRPr="00E02564">
            <w:rPr>
              <w:b/>
            </w:rPr>
            <w:t>2</w:t>
          </w:r>
          <w:r w:rsidRPr="00E02564">
            <w:rPr>
              <w:b/>
            </w:rPr>
            <w:fldChar w:fldCharType="end"/>
          </w:r>
          <w:r>
            <w:t xml:space="preserve"> | </w:t>
          </w:r>
          <w:fldSimple w:instr=" NUMPAGES   \* MERGEFORMAT ">
            <w:r w:rsidR="00AB008D">
              <w:rPr>
                <w:noProof/>
              </w:rPr>
              <w:t>2</w:t>
            </w:r>
          </w:fldSimple>
        </w:p>
      </w:tc>
    </w:tr>
  </w:tbl>
  <w:p w:rsidR="003D19AE" w:rsidRDefault="003D19AE" w:rsidP="008967DF">
    <w:pPr>
      <w:pStyle w:val="Koptekst"/>
    </w:pPr>
  </w:p>
  <w:p w:rsidR="003D19AE" w:rsidRDefault="003D19AE" w:rsidP="008967DF">
    <w:pPr>
      <w:pStyle w:val="Koptekst"/>
    </w:pPr>
  </w:p>
  <w:tbl>
    <w:tblPr>
      <w:tblpPr w:vertAnchor="page" w:horzAnchor="page" w:tblpX="285" w:tblpY="1986"/>
      <w:tblOverlap w:val="never"/>
      <w:tblW w:w="0" w:type="auto"/>
      <w:tblCellMar>
        <w:left w:w="0" w:type="dxa"/>
        <w:right w:w="0" w:type="dxa"/>
      </w:tblCellMar>
      <w:tblLook w:val="01E0" w:firstRow="1" w:lastRow="1" w:firstColumn="1" w:lastColumn="1" w:noHBand="0" w:noVBand="0"/>
    </w:tblPr>
    <w:tblGrid>
      <w:gridCol w:w="3178"/>
    </w:tblGrid>
    <w:tr w:rsidR="003D19AE" w:rsidTr="00E02564">
      <w:tc>
        <w:tcPr>
          <w:tcW w:w="3178" w:type="dxa"/>
          <w:shd w:val="clear" w:color="auto" w:fill="auto"/>
        </w:tcPr>
        <w:p w:rsidR="003D19AE" w:rsidRDefault="003D19AE" w:rsidP="00E02564">
          <w:pPr>
            <w:pStyle w:val="Gegevens"/>
            <w:jc w:val="right"/>
          </w:pPr>
        </w:p>
        <w:p w:rsidR="003D19AE" w:rsidRDefault="003D19AE" w:rsidP="00E02564">
          <w:pPr>
            <w:pStyle w:val="Gegevens"/>
            <w:jc w:val="right"/>
          </w:pPr>
        </w:p>
      </w:tc>
    </w:tr>
  </w:tbl>
  <w:p w:rsidR="003D19AE" w:rsidRPr="00B97CB4" w:rsidRDefault="003D19AE" w:rsidP="001E2BD0">
    <w:pPr>
      <w:pStyle w:val="Koptekst"/>
      <w:ind w:firstLine="708"/>
      <w:rPr>
        <w:b/>
      </w:rPr>
    </w:pPr>
    <w:r>
      <w:tab/>
    </w:r>
    <w:r w:rsidRPr="00B97CB4">
      <w:rPr>
        <w:b/>
      </w:rPr>
      <w:tab/>
    </w:r>
  </w:p>
  <w:p w:rsidR="003D19AE" w:rsidRDefault="003D19A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9AE" w:rsidRDefault="003D19AE" w:rsidP="008967DF">
    <w:pPr>
      <w:pStyle w:val="Koptekst"/>
    </w:pPr>
  </w:p>
  <w:p w:rsidR="003D19AE" w:rsidRDefault="003D19AE" w:rsidP="008967DF">
    <w:pPr>
      <w:pStyle w:val="Koptekst"/>
    </w:pPr>
  </w:p>
  <w:tbl>
    <w:tblPr>
      <w:tblpPr w:vertAnchor="page" w:horzAnchor="page" w:tblpX="7591" w:tblpY="1986"/>
      <w:tblOverlap w:val="never"/>
      <w:tblW w:w="0" w:type="auto"/>
      <w:tblCellMar>
        <w:left w:w="0" w:type="dxa"/>
        <w:right w:w="0" w:type="dxa"/>
      </w:tblCellMar>
      <w:tblLook w:val="01E0" w:firstRow="1" w:lastRow="1" w:firstColumn="1" w:lastColumn="1" w:noHBand="0" w:noVBand="0"/>
    </w:tblPr>
    <w:tblGrid>
      <w:gridCol w:w="3729"/>
    </w:tblGrid>
    <w:tr w:rsidR="00CB46DE" w:rsidRPr="001A3C40" w:rsidTr="00431429">
      <w:trPr>
        <w:trHeight w:val="333"/>
      </w:trPr>
      <w:tc>
        <w:tcPr>
          <w:tcW w:w="3729" w:type="dxa"/>
          <w:shd w:val="clear" w:color="auto" w:fill="auto"/>
        </w:tcPr>
        <w:p w:rsidR="00CB46DE" w:rsidRPr="001A3C40" w:rsidRDefault="00CB46DE" w:rsidP="00CB46DE">
          <w:pPr>
            <w:pStyle w:val="Paginacijfer"/>
            <w:jc w:val="left"/>
          </w:pPr>
          <w:r w:rsidRPr="001A3C40">
            <w:rPr>
              <w:b/>
            </w:rPr>
            <w:fldChar w:fldCharType="begin"/>
          </w:r>
          <w:r w:rsidRPr="001A3C40">
            <w:rPr>
              <w:b/>
            </w:rPr>
            <w:instrText xml:space="preserve"> PAGE  \* Arabic  \* MERGEFORMAT </w:instrText>
          </w:r>
          <w:r w:rsidRPr="001A3C40">
            <w:rPr>
              <w:b/>
            </w:rPr>
            <w:fldChar w:fldCharType="separate"/>
          </w:r>
          <w:r w:rsidR="00AB008D">
            <w:rPr>
              <w:b/>
              <w:noProof/>
            </w:rPr>
            <w:t>2</w:t>
          </w:r>
          <w:r w:rsidRPr="001A3C40">
            <w:rPr>
              <w:b/>
            </w:rPr>
            <w:fldChar w:fldCharType="end"/>
          </w:r>
          <w:r w:rsidRPr="001A3C40">
            <w:t xml:space="preserve"> | </w:t>
          </w:r>
          <w:r w:rsidR="00AB008D">
            <w:fldChar w:fldCharType="begin"/>
          </w:r>
          <w:r w:rsidR="00AB008D">
            <w:instrText xml:space="preserve"> NUMPAGES   \* MERGEFORMAT </w:instrText>
          </w:r>
          <w:r w:rsidR="00AB008D">
            <w:fldChar w:fldCharType="separate"/>
          </w:r>
          <w:r w:rsidR="00AB008D">
            <w:rPr>
              <w:noProof/>
            </w:rPr>
            <w:t>3</w:t>
          </w:r>
          <w:r w:rsidR="00AB008D">
            <w:rPr>
              <w:noProof/>
            </w:rPr>
            <w:fldChar w:fldCharType="end"/>
          </w:r>
          <w:r>
            <w:rPr>
              <w:noProof/>
            </w:rPr>
            <w:t xml:space="preserve">     </w:t>
          </w:r>
          <w:sdt>
            <w:sdtPr>
              <w:rPr>
                <w:noProof/>
              </w:rPr>
              <w:id w:val="-962423801"/>
              <w:placeholder>
                <w:docPart w:val="58F982B8D5334D7CAC50F3F6B4377F64"/>
              </w:placeholder>
              <w:showingPlcHdr/>
            </w:sdtPr>
            <w:sdtEndPr/>
            <w:sdtContent>
              <w:r w:rsidRPr="00823014">
                <w:rPr>
                  <w:rStyle w:val="Tekstvantijdelijkeaanduiding"/>
                  <w:highlight w:val="yellow"/>
                </w:rPr>
                <w:t>Kenmerk</w:t>
              </w:r>
            </w:sdtContent>
          </w:sdt>
        </w:p>
      </w:tc>
    </w:tr>
  </w:tbl>
  <w:tbl>
    <w:tblPr>
      <w:tblpPr w:vertAnchor="page" w:horzAnchor="page" w:tblpX="7315" w:tblpY="1986"/>
      <w:tblOverlap w:val="never"/>
      <w:tblW w:w="0" w:type="auto"/>
      <w:tblCellMar>
        <w:left w:w="0" w:type="dxa"/>
        <w:right w:w="0" w:type="dxa"/>
      </w:tblCellMar>
      <w:tblLook w:val="01E0" w:firstRow="1" w:lastRow="1" w:firstColumn="1" w:lastColumn="1" w:noHBand="0" w:noVBand="0"/>
    </w:tblPr>
    <w:tblGrid>
      <w:gridCol w:w="567"/>
    </w:tblGrid>
    <w:tr w:rsidR="003D19AE" w:rsidTr="00E02564">
      <w:tc>
        <w:tcPr>
          <w:tcW w:w="567" w:type="dxa"/>
          <w:shd w:val="clear" w:color="auto" w:fill="auto"/>
        </w:tcPr>
        <w:p w:rsidR="003D19AE" w:rsidRDefault="003D19AE" w:rsidP="00E02564">
          <w:pPr>
            <w:pStyle w:val="Paginacijfer"/>
          </w:pPr>
        </w:p>
      </w:tc>
    </w:tr>
  </w:tbl>
  <w:p w:rsidR="003D19AE" w:rsidRDefault="003D19AE" w:rsidP="008967DF">
    <w:pPr>
      <w:pStyle w:val="Koptekst"/>
    </w:pPr>
  </w:p>
  <w:p w:rsidR="003D19AE" w:rsidRDefault="003D19AE" w:rsidP="008967DF">
    <w:pPr>
      <w:pStyle w:val="Koptekst"/>
    </w:pPr>
  </w:p>
  <w:tbl>
    <w:tblPr>
      <w:tblpPr w:vertAnchor="page" w:horzAnchor="page" w:tblpX="8449" w:tblpY="1986"/>
      <w:tblOverlap w:val="never"/>
      <w:tblW w:w="0" w:type="auto"/>
      <w:tblCellMar>
        <w:left w:w="0" w:type="dxa"/>
        <w:right w:w="0" w:type="dxa"/>
      </w:tblCellMar>
      <w:tblLook w:val="01E0" w:firstRow="1" w:lastRow="1" w:firstColumn="1" w:lastColumn="1" w:noHBand="0" w:noVBand="0"/>
    </w:tblPr>
    <w:tblGrid>
      <w:gridCol w:w="3178"/>
    </w:tblGrid>
    <w:tr w:rsidR="003D19AE" w:rsidTr="00E02564">
      <w:tc>
        <w:tcPr>
          <w:tcW w:w="3178" w:type="dxa"/>
          <w:shd w:val="clear" w:color="auto" w:fill="auto"/>
        </w:tcPr>
        <w:p w:rsidR="003D19AE" w:rsidRDefault="003D19AE" w:rsidP="00E02564">
          <w:pPr>
            <w:pStyle w:val="Gegevens"/>
          </w:pPr>
        </w:p>
        <w:p w:rsidR="003D19AE" w:rsidRDefault="003D19AE" w:rsidP="00E02564">
          <w:pPr>
            <w:pStyle w:val="Gegevens"/>
          </w:pPr>
        </w:p>
      </w:tc>
    </w:tr>
  </w:tbl>
  <w:p w:rsidR="003D19AE" w:rsidRPr="00F91D58" w:rsidRDefault="003D19AE" w:rsidP="002C7DBB">
    <w:pPr>
      <w:pStyle w:val="Koptekst"/>
      <w:tabs>
        <w:tab w:val="clear" w:pos="4536"/>
        <w:tab w:val="clear" w:pos="9072"/>
        <w:tab w:val="left" w:pos="2760"/>
      </w:tabs>
      <w:rPr>
        <w:b/>
      </w:rPr>
    </w:pPr>
    <w:r>
      <w:rPr>
        <w:b/>
      </w:rPr>
      <w:tab/>
      <w:t xml:space="preserve">      </w:t>
    </w:r>
  </w:p>
  <w:p w:rsidR="003D19AE" w:rsidRPr="000E0B38" w:rsidRDefault="003D19AE" w:rsidP="008967DF"/>
  <w:p w:rsidR="003D19AE" w:rsidRDefault="003D19A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9AE" w:rsidRDefault="003D19AE" w:rsidP="008967DF">
    <w:pPr>
      <w:pStyle w:val="Koptekst"/>
    </w:pPr>
  </w:p>
  <w:tbl>
    <w:tblPr>
      <w:tblpPr w:vertAnchor="page" w:horzAnchor="margin" w:tblpY="2433"/>
      <w:tblOverlap w:val="never"/>
      <w:tblW w:w="0" w:type="auto"/>
      <w:tblCellMar>
        <w:left w:w="0" w:type="dxa"/>
        <w:right w:w="0" w:type="dxa"/>
      </w:tblCellMar>
      <w:tblLook w:val="01E0" w:firstRow="1" w:lastRow="1" w:firstColumn="1" w:lastColumn="1" w:noHBand="0" w:noVBand="0"/>
    </w:tblPr>
    <w:tblGrid>
      <w:gridCol w:w="6689"/>
    </w:tblGrid>
    <w:tr w:rsidR="00CB46DE" w:rsidTr="00690F49">
      <w:trPr>
        <w:trHeight w:hRule="exact" w:val="369"/>
      </w:trPr>
      <w:tc>
        <w:tcPr>
          <w:tcW w:w="6689" w:type="dxa"/>
          <w:shd w:val="clear" w:color="auto" w:fill="auto"/>
        </w:tcPr>
        <w:p w:rsidR="00CB46DE" w:rsidRPr="009E7BA9" w:rsidRDefault="00CB46DE" w:rsidP="00CB46DE">
          <w:pPr>
            <w:pStyle w:val="Retouradres"/>
          </w:pPr>
          <w:r>
            <w:t>Postbus 3007 2001 DA Haarlem</w:t>
          </w:r>
        </w:p>
        <w:p w:rsidR="00CB46DE" w:rsidRDefault="00CB46DE" w:rsidP="00CB46DE">
          <w:pPr>
            <w:pStyle w:val="Retouradres"/>
          </w:pPr>
        </w:p>
      </w:tc>
    </w:tr>
    <w:tr w:rsidR="00CB46DE" w:rsidTr="008108E3">
      <w:trPr>
        <w:trHeight w:val="1684"/>
      </w:trPr>
      <w:tc>
        <w:tcPr>
          <w:tcW w:w="6689" w:type="dxa"/>
          <w:shd w:val="clear" w:color="auto" w:fill="auto"/>
          <w:vAlign w:val="bottom"/>
        </w:tcPr>
        <w:sdt>
          <w:sdtPr>
            <w:alias w:val="kies een item"/>
            <w:tag w:val="kies een item"/>
            <w:id w:val="-878938380"/>
            <w:placeholder>
              <w:docPart w:val="34BCCECBDCF24BC0970AE4205F64CE59"/>
            </w:placeholder>
            <w:showingPlcHdr/>
            <w:comboBox>
              <w:listItem w:displayText="British Telecom Nederland B.V." w:value="British Telecom Nederland B.V."/>
              <w:listItem w:displayText="CIF Operator B.V." w:value="CIF Operator B.V."/>
              <w:listItem w:displayText="Colt Technology Services B.V." w:value="Colt Technology Services B.V."/>
              <w:listItem w:displayText="euNetworks B.V." w:value="euNetworks B.V."/>
              <w:listItem w:displayText="Eurofiber Nederland B.V." w:value="Eurofiber Nederland B.V."/>
              <w:listItem w:displayText="Interoute Managed Services Netherlands B.V." w:value="Interoute Managed Services Netherlands B.V."/>
              <w:listItem w:displayText="Koninklijke KPN B.V." w:value="Koninklijke KPN B.V."/>
              <w:listItem w:displayText="Level 3 Communications B.V." w:value="Level 3 Communications B.V."/>
              <w:listItem w:displayText="Lijbrandt Telecom B.V." w:value="Lijbrandt Telecom B.V."/>
              <w:listItem w:displayText="Tele2 Nederland B.V." w:value="Tele2 Nederland B.V."/>
              <w:listItem w:displayText="Verizon Nederland B.V." w:value="Verizon Nederland B.V."/>
              <w:listItem w:displayText="Ziggo B.V." w:value="Ziggo B.V."/>
            </w:comboBox>
          </w:sdtPr>
          <w:sdtEndPr/>
          <w:sdtContent>
            <w:p w:rsidR="008108E3" w:rsidRDefault="008108E3" w:rsidP="008108E3">
              <w:pPr>
                <w:spacing w:line="240" w:lineRule="auto"/>
              </w:pPr>
              <w:r>
                <w:rPr>
                  <w:rStyle w:val="Tekstvantijdelijkeaanduiding"/>
                  <w:highlight w:val="yellow"/>
                </w:rPr>
                <w:t>Naam netbeheerder (kies of vul in)</w:t>
              </w:r>
            </w:p>
          </w:sdtContent>
        </w:sdt>
        <w:p w:rsidR="00251D95" w:rsidRPr="00DE090C" w:rsidRDefault="00251D95" w:rsidP="00CB46DE">
          <w:pPr>
            <w:rPr>
              <w:rFonts w:cs="Lucida Sans"/>
              <w:noProof/>
              <w:szCs w:val="19"/>
            </w:rPr>
          </w:pPr>
          <w:r>
            <w:rPr>
              <w:rFonts w:cs="Lucida Sans"/>
              <w:noProof/>
              <w:szCs w:val="19"/>
            </w:rPr>
            <w:t xml:space="preserve">(evt) </w:t>
          </w:r>
          <w:sdt>
            <w:sdtPr>
              <w:rPr>
                <w:rFonts w:cs="Lucida Sans"/>
                <w:noProof/>
                <w:szCs w:val="19"/>
              </w:rPr>
              <w:id w:val="1828011602"/>
              <w:placeholder>
                <w:docPart w:val="36B0B295E08F4AF4BFFE174951168D90"/>
              </w:placeholder>
              <w:showingPlcHdr/>
            </w:sdtPr>
            <w:sdtEndPr/>
            <w:sdtContent>
              <w:r w:rsidRPr="00251D95">
                <w:rPr>
                  <w:rStyle w:val="Tekstvantijdelijkeaanduiding"/>
                  <w:highlight w:val="yellow"/>
                </w:rPr>
                <w:t>Locatiecode</w:t>
              </w:r>
            </w:sdtContent>
          </w:sdt>
        </w:p>
        <w:p w:rsidR="00CB46DE" w:rsidRPr="00DE090C" w:rsidRDefault="00251D95" w:rsidP="00CB46DE">
          <w:pPr>
            <w:rPr>
              <w:rFonts w:cs="Lucida Sans"/>
              <w:noProof/>
              <w:szCs w:val="19"/>
            </w:rPr>
          </w:pPr>
          <w:r>
            <w:rPr>
              <w:rFonts w:cs="Lucida Sans"/>
              <w:noProof/>
              <w:szCs w:val="19"/>
            </w:rPr>
            <w:t xml:space="preserve">t.a.v. </w:t>
          </w:r>
          <w:sdt>
            <w:sdtPr>
              <w:rPr>
                <w:rFonts w:cs="Lucida Sans"/>
                <w:noProof/>
                <w:szCs w:val="19"/>
              </w:rPr>
              <w:id w:val="-528406035"/>
              <w:placeholder>
                <w:docPart w:val="AEE32BE60243488FA50EAE37E08C05F6"/>
              </w:placeholder>
              <w:showingPlcHdr/>
            </w:sdtPr>
            <w:sdtEndPr/>
            <w:sdtContent>
              <w:r w:rsidR="009E0DC3" w:rsidRPr="00251D95">
                <w:rPr>
                  <w:rStyle w:val="Tekstvantijdelijkeaanduiding"/>
                  <w:highlight w:val="yellow"/>
                </w:rPr>
                <w:t>naam contactpersoon netbeheerder</w:t>
              </w:r>
            </w:sdtContent>
          </w:sdt>
        </w:p>
        <w:sdt>
          <w:sdtPr>
            <w:id w:val="1661963668"/>
            <w:showingPlcHdr/>
          </w:sdtPr>
          <w:sdtEndPr/>
          <w:sdtContent>
            <w:p w:rsidR="00CB46DE" w:rsidRDefault="00251D95" w:rsidP="00CB46DE">
              <w:r w:rsidRPr="00251D95">
                <w:rPr>
                  <w:rStyle w:val="Tekstvantijdelijkeaanduiding"/>
                  <w:highlight w:val="yellow"/>
                </w:rPr>
                <w:t>Adreslijn 1</w:t>
              </w:r>
            </w:p>
          </w:sdtContent>
        </w:sdt>
        <w:sdt>
          <w:sdtPr>
            <w:id w:val="800961143"/>
            <w:showingPlcHdr/>
          </w:sdtPr>
          <w:sdtEndPr/>
          <w:sdtContent>
            <w:p w:rsidR="00CB46DE" w:rsidRDefault="00251D95" w:rsidP="00CB46DE">
              <w:r w:rsidRPr="00251D95">
                <w:rPr>
                  <w:rStyle w:val="Tekstvantijdelijkeaanduiding"/>
                  <w:highlight w:val="yellow"/>
                </w:rPr>
                <w:t>Adreslijn 2</w:t>
              </w:r>
            </w:p>
          </w:sdtContent>
        </w:sdt>
        <w:p w:rsidR="00CB46DE" w:rsidRDefault="00CB46DE" w:rsidP="00CB46DE"/>
      </w:tc>
    </w:tr>
    <w:tr w:rsidR="00690F49" w:rsidTr="00690F49">
      <w:trPr>
        <w:trHeight w:val="142"/>
      </w:trPr>
      <w:tc>
        <w:tcPr>
          <w:tcW w:w="6689" w:type="dxa"/>
          <w:shd w:val="clear" w:color="auto" w:fill="auto"/>
        </w:tcPr>
        <w:p w:rsidR="008108E3" w:rsidRPr="007E5A2E" w:rsidRDefault="008108E3" w:rsidP="008108E3">
          <w:pPr>
            <w:spacing w:line="240" w:lineRule="auto"/>
          </w:pPr>
        </w:p>
        <w:p w:rsidR="00690F49" w:rsidRDefault="00690F49" w:rsidP="00690F49"/>
      </w:tc>
    </w:tr>
    <w:tr w:rsidR="00690F49" w:rsidTr="00690F49">
      <w:tc>
        <w:tcPr>
          <w:tcW w:w="6689" w:type="dxa"/>
          <w:shd w:val="clear" w:color="auto" w:fill="auto"/>
        </w:tcPr>
        <w:p w:rsidR="00690F49" w:rsidRDefault="00690F49" w:rsidP="00690F49"/>
      </w:tc>
    </w:tr>
    <w:tr w:rsidR="00690F49" w:rsidTr="00690F49">
      <w:tc>
        <w:tcPr>
          <w:tcW w:w="6689" w:type="dxa"/>
          <w:shd w:val="clear" w:color="auto" w:fill="auto"/>
        </w:tcPr>
        <w:p w:rsidR="00690F49" w:rsidRDefault="00690F49" w:rsidP="00690F49"/>
      </w:tc>
    </w:tr>
    <w:tr w:rsidR="00690F49" w:rsidTr="00690F49">
      <w:tc>
        <w:tcPr>
          <w:tcW w:w="6689" w:type="dxa"/>
          <w:shd w:val="clear" w:color="auto" w:fill="auto"/>
        </w:tcPr>
        <w:p w:rsidR="00690F49" w:rsidRDefault="00690F49" w:rsidP="00690F49"/>
      </w:tc>
    </w:tr>
    <w:tr w:rsidR="00690F49" w:rsidTr="00690F49">
      <w:tc>
        <w:tcPr>
          <w:tcW w:w="6689" w:type="dxa"/>
          <w:shd w:val="clear" w:color="auto" w:fill="auto"/>
        </w:tcPr>
        <w:p w:rsidR="008656C8" w:rsidRDefault="00690F49" w:rsidP="00690F49">
          <w:pPr>
            <w:rPr>
              <w:rStyle w:val="standaardvetChar"/>
              <w:b w:val="0"/>
            </w:rPr>
          </w:pPr>
          <w:r w:rsidRPr="00E02564">
            <w:rPr>
              <w:b/>
            </w:rPr>
            <w:t>Betreft:</w:t>
          </w:r>
          <w:r>
            <w:rPr>
              <w:rStyle w:val="standaardvetChar"/>
            </w:rPr>
            <w:t xml:space="preserve">  </w:t>
          </w:r>
          <w:r w:rsidR="00CB46DE" w:rsidRPr="008656C8">
            <w:rPr>
              <w:rStyle w:val="standaardvetChar"/>
              <w:b w:val="0"/>
            </w:rPr>
            <w:t>V</w:t>
          </w:r>
          <w:r w:rsidRPr="008656C8">
            <w:rPr>
              <w:rStyle w:val="standaardvetChar"/>
              <w:b w:val="0"/>
            </w:rPr>
            <w:t xml:space="preserve">erzoek tot </w:t>
          </w:r>
          <w:r w:rsidR="008656C8">
            <w:rPr>
              <w:rStyle w:val="standaardvetChar"/>
              <w:b w:val="0"/>
            </w:rPr>
            <w:t xml:space="preserve">het </w:t>
          </w:r>
          <w:r w:rsidRPr="008656C8">
            <w:rPr>
              <w:rStyle w:val="standaardvetChar"/>
              <w:b w:val="0"/>
            </w:rPr>
            <w:t>nemen van maatregelen</w:t>
          </w:r>
          <w:r w:rsidR="008656C8" w:rsidRPr="008656C8">
            <w:rPr>
              <w:rStyle w:val="standaardvetChar"/>
              <w:b w:val="0"/>
            </w:rPr>
            <w:t xml:space="preserve"> </w:t>
          </w:r>
          <w:r w:rsidR="008656C8">
            <w:rPr>
              <w:rStyle w:val="standaardvetChar"/>
              <w:b w:val="0"/>
            </w:rPr>
            <w:t xml:space="preserve">aan kabels van uw </w:t>
          </w:r>
        </w:p>
        <w:p w:rsidR="00CB46DE" w:rsidRPr="008656C8" w:rsidRDefault="008656C8" w:rsidP="00690F49">
          <w:pPr>
            <w:rPr>
              <w:rStyle w:val="standaardvetChar"/>
              <w:b w:val="0"/>
            </w:rPr>
          </w:pPr>
          <w:r>
            <w:rPr>
              <w:rStyle w:val="standaardvetChar"/>
              <w:b w:val="0"/>
            </w:rPr>
            <w:t xml:space="preserve">   bedrijf </w:t>
          </w:r>
          <w:r w:rsidRPr="008656C8">
            <w:rPr>
              <w:rStyle w:val="standaardvetChar"/>
              <w:b w:val="0"/>
            </w:rPr>
            <w:t xml:space="preserve">als bedoeld in artikel </w:t>
          </w:r>
          <w:r>
            <w:rPr>
              <w:rStyle w:val="standaardvetChar"/>
              <w:b w:val="0"/>
            </w:rPr>
            <w:t xml:space="preserve"> </w:t>
          </w:r>
          <w:r w:rsidRPr="008656C8">
            <w:rPr>
              <w:rStyle w:val="standaardvetChar"/>
              <w:b w:val="0"/>
            </w:rPr>
            <w:t>5.8 van de Telecommunicatiewet</w:t>
          </w:r>
        </w:p>
        <w:p w:rsidR="00690F49" w:rsidRPr="00E02564" w:rsidRDefault="00CB46DE" w:rsidP="00251D95">
          <w:pPr>
            <w:rPr>
              <w:b/>
            </w:rPr>
          </w:pPr>
          <w:r>
            <w:rPr>
              <w:rStyle w:val="standaardvetChar"/>
            </w:rPr>
            <w:t>Project:</w:t>
          </w:r>
          <w:r w:rsidR="00690F49">
            <w:rPr>
              <w:rStyle w:val="standaardvetChar"/>
            </w:rPr>
            <w:t xml:space="preserve"> </w:t>
          </w:r>
          <w:r w:rsidR="00690F49">
            <w:rPr>
              <w:rFonts w:cs="Arial"/>
              <w:szCs w:val="19"/>
            </w:rPr>
            <w:t xml:space="preserve"> </w:t>
          </w:r>
          <w:sdt>
            <w:sdtPr>
              <w:rPr>
                <w:rFonts w:cs="Arial"/>
                <w:szCs w:val="19"/>
              </w:rPr>
              <w:id w:val="1511637173"/>
              <w:showingPlcHdr/>
            </w:sdtPr>
            <w:sdtEndPr/>
            <w:sdtContent>
              <w:r w:rsidR="00251D95" w:rsidRPr="00251D95">
                <w:rPr>
                  <w:rStyle w:val="Tekstvantijdelijkeaanduiding"/>
                  <w:highlight w:val="yellow"/>
                </w:rPr>
                <w:t>projectnaam + locatie</w:t>
              </w:r>
            </w:sdtContent>
          </w:sdt>
          <w:r w:rsidR="00690F49" w:rsidRPr="00D9288C">
            <w:rPr>
              <w:rStyle w:val="standaardvetChar"/>
            </w:rPr>
            <w:t xml:space="preserve">  </w:t>
          </w:r>
          <w:r w:rsidR="00690F49">
            <w:rPr>
              <w:rStyle w:val="standaardvetChar"/>
            </w:rPr>
            <w:br/>
          </w:r>
        </w:p>
      </w:tc>
    </w:tr>
    <w:tr w:rsidR="00690F49" w:rsidTr="00690F49">
      <w:trPr>
        <w:trHeight w:val="323"/>
      </w:trPr>
      <w:tc>
        <w:tcPr>
          <w:tcW w:w="6689" w:type="dxa"/>
          <w:shd w:val="clear" w:color="auto" w:fill="auto"/>
        </w:tcPr>
        <w:p w:rsidR="00690F49" w:rsidRDefault="00690F49" w:rsidP="00690F49"/>
        <w:p w:rsidR="00690F49" w:rsidRDefault="00251D95" w:rsidP="00251D95">
          <w:r>
            <w:rPr>
              <w:rFonts w:cs="Lucida Sans"/>
              <w:szCs w:val="19"/>
            </w:rPr>
            <w:t xml:space="preserve">Geachte </w:t>
          </w:r>
          <w:sdt>
            <w:sdtPr>
              <w:rPr>
                <w:rFonts w:cs="Lucida Sans"/>
                <w:szCs w:val="19"/>
              </w:rPr>
              <w:id w:val="-91636318"/>
              <w:showingPlcHdr/>
            </w:sdtPr>
            <w:sdtEndPr/>
            <w:sdtContent>
              <w:r w:rsidRPr="00251D95">
                <w:rPr>
                  <w:rStyle w:val="Tekstvantijdelijkeaanduiding"/>
                  <w:highlight w:val="yellow"/>
                </w:rPr>
                <w:t>heer/ mevrouw + naam contactpersoon</w:t>
              </w:r>
            </w:sdtContent>
          </w:sdt>
          <w:r w:rsidR="00690F49" w:rsidRPr="000446AA">
            <w:rPr>
              <w:rFonts w:cs="Lucida Sans"/>
              <w:szCs w:val="19"/>
            </w:rPr>
            <w:t>,</w:t>
          </w:r>
        </w:p>
      </w:tc>
    </w:tr>
    <w:tr w:rsidR="00690F49" w:rsidTr="00690F49">
      <w:tc>
        <w:tcPr>
          <w:tcW w:w="6689" w:type="dxa"/>
          <w:shd w:val="clear" w:color="auto" w:fill="auto"/>
        </w:tcPr>
        <w:p w:rsidR="00690F49" w:rsidRDefault="00690F49" w:rsidP="00690F49"/>
      </w:tc>
    </w:tr>
  </w:tbl>
  <w:tbl>
    <w:tblPr>
      <w:tblpPr w:vertAnchor="page" w:horzAnchor="page" w:tblpX="8449" w:tblpY="2122"/>
      <w:tblOverlap w:val="never"/>
      <w:tblW w:w="0" w:type="auto"/>
      <w:tblCellMar>
        <w:left w:w="0" w:type="dxa"/>
        <w:right w:w="0" w:type="dxa"/>
      </w:tblCellMar>
      <w:tblLook w:val="01E0" w:firstRow="1" w:lastRow="1" w:firstColumn="1" w:lastColumn="1" w:noHBand="0" w:noVBand="0"/>
    </w:tblPr>
    <w:tblGrid>
      <w:gridCol w:w="2948"/>
    </w:tblGrid>
    <w:tr w:rsidR="00CB46DE" w:rsidTr="008C507B">
      <w:trPr>
        <w:trHeight w:val="680"/>
      </w:trPr>
      <w:tc>
        <w:tcPr>
          <w:tcW w:w="2948" w:type="dxa"/>
          <w:shd w:val="clear" w:color="auto" w:fill="auto"/>
          <w:vAlign w:val="bottom"/>
        </w:tcPr>
        <w:p w:rsidR="00CB46DE" w:rsidRPr="00973C87" w:rsidRDefault="00CB46DE" w:rsidP="00CB46DE">
          <w:pPr>
            <w:pStyle w:val="Gegevensvet"/>
            <w:framePr w:wrap="auto" w:vAnchor="margin" w:hAnchor="text" w:xAlign="left" w:yAlign="inline"/>
            <w:suppressOverlap w:val="0"/>
          </w:pPr>
          <w:r>
            <w:rPr>
              <w:noProof/>
            </w:rPr>
            <w:t>Commissaris van de Koning</w:t>
          </w:r>
          <w:r w:rsidRPr="00252B79">
            <w:t xml:space="preserve"> </w:t>
          </w:r>
        </w:p>
      </w:tc>
    </w:tr>
    <w:tr w:rsidR="00CB46DE" w:rsidTr="008C507B">
      <w:tc>
        <w:tcPr>
          <w:tcW w:w="2948" w:type="dxa"/>
          <w:shd w:val="clear" w:color="auto" w:fill="auto"/>
        </w:tcPr>
        <w:p w:rsidR="00CB46DE" w:rsidRPr="00251D95" w:rsidRDefault="00CB46DE" w:rsidP="00CB46DE">
          <w:pPr>
            <w:pStyle w:val="Gegevens"/>
            <w:rPr>
              <w:szCs w:val="16"/>
            </w:rPr>
          </w:pPr>
          <w:r w:rsidRPr="00251D95">
            <w:rPr>
              <w:b/>
              <w:szCs w:val="16"/>
            </w:rPr>
            <w:t>Uw contactpersoon</w:t>
          </w:r>
        </w:p>
      </w:tc>
    </w:tr>
    <w:tr w:rsidR="00CB46DE" w:rsidTr="008C507B">
      <w:tc>
        <w:tcPr>
          <w:tcW w:w="2948" w:type="dxa"/>
          <w:shd w:val="clear" w:color="auto" w:fill="auto"/>
        </w:tcPr>
        <w:p w:rsidR="00CB46DE" w:rsidRPr="00251D95" w:rsidRDefault="00AB008D" w:rsidP="00CB46DE">
          <w:pPr>
            <w:rPr>
              <w:rFonts w:cs="Lucida Sans"/>
              <w:sz w:val="16"/>
              <w:szCs w:val="16"/>
            </w:rPr>
          </w:pPr>
          <w:sdt>
            <w:sdtPr>
              <w:rPr>
                <w:rFonts w:cs="Lucida Sans"/>
                <w:sz w:val="16"/>
                <w:szCs w:val="16"/>
              </w:rPr>
              <w:id w:val="-1400051858"/>
              <w:showingPlcHdr/>
            </w:sdtPr>
            <w:sdtEndPr/>
            <w:sdtContent>
              <w:r w:rsidR="00251D95" w:rsidRPr="00251D95">
                <w:rPr>
                  <w:rStyle w:val="Tekstvantijdelijkeaanduiding"/>
                  <w:sz w:val="16"/>
                  <w:szCs w:val="16"/>
                  <w:highlight w:val="yellow"/>
                </w:rPr>
                <w:t>Naam contactpersoon PNH</w:t>
              </w:r>
            </w:sdtContent>
          </w:sdt>
        </w:p>
        <w:p w:rsidR="00CB46DE" w:rsidRPr="00251D95" w:rsidRDefault="00CB46DE" w:rsidP="00CB46DE">
          <w:pPr>
            <w:rPr>
              <w:rFonts w:cs="Lucida Sans"/>
              <w:sz w:val="16"/>
              <w:szCs w:val="16"/>
            </w:rPr>
          </w:pPr>
          <w:r w:rsidRPr="00251D95">
            <w:rPr>
              <w:rFonts w:cs="Lucida Sans"/>
              <w:sz w:val="16"/>
              <w:szCs w:val="16"/>
            </w:rPr>
            <w:t>BU/INFRA</w:t>
          </w:r>
        </w:p>
        <w:p w:rsidR="00CB46DE" w:rsidRPr="00251D95" w:rsidRDefault="00CB46DE" w:rsidP="00CB46DE">
          <w:pPr>
            <w:pStyle w:val="Gegevens"/>
            <w:rPr>
              <w:szCs w:val="16"/>
            </w:rPr>
          </w:pPr>
        </w:p>
      </w:tc>
    </w:tr>
    <w:tr w:rsidR="00CB46DE" w:rsidTr="008C507B">
      <w:tc>
        <w:tcPr>
          <w:tcW w:w="2948" w:type="dxa"/>
          <w:shd w:val="clear" w:color="auto" w:fill="auto"/>
        </w:tcPr>
        <w:p w:rsidR="0087683F" w:rsidRPr="00251D95" w:rsidRDefault="00CB46DE" w:rsidP="0087683F">
          <w:pPr>
            <w:rPr>
              <w:rFonts w:cs="Lucida Sans"/>
              <w:sz w:val="16"/>
              <w:szCs w:val="16"/>
            </w:rPr>
          </w:pPr>
          <w:r w:rsidRPr="0087683F">
            <w:rPr>
              <w:sz w:val="16"/>
              <w:szCs w:val="16"/>
            </w:rPr>
            <w:t>Doorkiesnummer</w:t>
          </w:r>
          <w:r w:rsidR="0087683F">
            <w:rPr>
              <w:rFonts w:cs="Lucida Sans"/>
              <w:sz w:val="16"/>
              <w:szCs w:val="16"/>
            </w:rPr>
            <w:t xml:space="preserve"> </w:t>
          </w:r>
          <w:sdt>
            <w:sdtPr>
              <w:rPr>
                <w:rFonts w:cs="Lucida Sans"/>
                <w:sz w:val="16"/>
                <w:szCs w:val="16"/>
              </w:rPr>
              <w:id w:val="1479798779"/>
              <w:showingPlcHdr/>
            </w:sdtPr>
            <w:sdtEndPr/>
            <w:sdtContent>
              <w:r w:rsidR="0087683F" w:rsidRPr="00251D95">
                <w:rPr>
                  <w:rStyle w:val="Tekstvantijdelijkeaanduiding"/>
                  <w:sz w:val="16"/>
                  <w:szCs w:val="16"/>
                  <w:highlight w:val="yellow"/>
                </w:rPr>
                <w:t>Telefoonnummer</w:t>
              </w:r>
            </w:sdtContent>
          </w:sdt>
        </w:p>
        <w:p w:rsidR="00CB46DE" w:rsidRPr="0087683F" w:rsidRDefault="00AB008D" w:rsidP="00CB46DE">
          <w:pPr>
            <w:pStyle w:val="Gegevens"/>
            <w:rPr>
              <w:szCs w:val="16"/>
            </w:rPr>
          </w:pPr>
          <w:sdt>
            <w:sdtPr>
              <w:rPr>
                <w:rFonts w:cs="Lucida Sans"/>
                <w:szCs w:val="16"/>
              </w:rPr>
              <w:id w:val="1371336401"/>
              <w:showingPlcHdr/>
            </w:sdtPr>
            <w:sdtEndPr/>
            <w:sdtContent>
              <w:r w:rsidR="0087683F" w:rsidRPr="00251D95">
                <w:rPr>
                  <w:rStyle w:val="Tekstvantijdelijkeaanduiding"/>
                  <w:szCs w:val="16"/>
                  <w:highlight w:val="yellow"/>
                </w:rPr>
                <w:t>E-mailadres</w:t>
              </w:r>
            </w:sdtContent>
          </w:sdt>
        </w:p>
      </w:tc>
    </w:tr>
    <w:tr w:rsidR="00CB46DE" w:rsidTr="008C507B">
      <w:tc>
        <w:tcPr>
          <w:tcW w:w="2948" w:type="dxa"/>
          <w:shd w:val="clear" w:color="auto" w:fill="auto"/>
        </w:tcPr>
        <w:p w:rsidR="00CB46DE" w:rsidRPr="00251D95" w:rsidRDefault="00CB46DE" w:rsidP="00CB46DE">
          <w:pPr>
            <w:rPr>
              <w:rFonts w:cs="Lucida Sans"/>
              <w:sz w:val="16"/>
              <w:szCs w:val="16"/>
            </w:rPr>
          </w:pPr>
          <w:r w:rsidRPr="00251D95">
            <w:rPr>
              <w:rFonts w:cs="Lucida Sans"/>
              <w:sz w:val="16"/>
              <w:szCs w:val="16"/>
            </w:rPr>
            <w:t xml:space="preserve">   </w:t>
          </w:r>
        </w:p>
        <w:p w:rsidR="00CB46DE" w:rsidRPr="00251D95" w:rsidRDefault="00CB46DE" w:rsidP="00CB46DE">
          <w:pPr>
            <w:pStyle w:val="Gegevens"/>
            <w:rPr>
              <w:szCs w:val="16"/>
            </w:rPr>
          </w:pPr>
        </w:p>
      </w:tc>
    </w:tr>
    <w:tr w:rsidR="00CB46DE" w:rsidTr="008C507B">
      <w:tc>
        <w:tcPr>
          <w:tcW w:w="2948" w:type="dxa"/>
          <w:shd w:val="clear" w:color="auto" w:fill="auto"/>
        </w:tcPr>
        <w:p w:rsidR="00CB46DE" w:rsidRPr="00251D95" w:rsidRDefault="00CB46DE" w:rsidP="00CB46DE">
          <w:pPr>
            <w:pStyle w:val="Gegevens"/>
            <w:jc w:val="right"/>
            <w:rPr>
              <w:szCs w:val="16"/>
            </w:rPr>
          </w:pPr>
          <w:r w:rsidRPr="00251D95">
            <w:rPr>
              <w:b/>
              <w:szCs w:val="16"/>
            </w:rPr>
            <w:fldChar w:fldCharType="begin"/>
          </w:r>
          <w:r w:rsidRPr="00251D95">
            <w:rPr>
              <w:b/>
              <w:szCs w:val="16"/>
            </w:rPr>
            <w:instrText xml:space="preserve"> PAGE  \* Arabic  \* MERGEFORMAT </w:instrText>
          </w:r>
          <w:r w:rsidRPr="00251D95">
            <w:rPr>
              <w:b/>
              <w:szCs w:val="16"/>
            </w:rPr>
            <w:fldChar w:fldCharType="separate"/>
          </w:r>
          <w:r w:rsidR="00AB008D">
            <w:rPr>
              <w:b/>
              <w:noProof/>
              <w:szCs w:val="16"/>
            </w:rPr>
            <w:t>1</w:t>
          </w:r>
          <w:r w:rsidRPr="00251D95">
            <w:rPr>
              <w:b/>
              <w:szCs w:val="16"/>
            </w:rPr>
            <w:fldChar w:fldCharType="end"/>
          </w:r>
          <w:r w:rsidRPr="00251D95">
            <w:rPr>
              <w:szCs w:val="16"/>
            </w:rPr>
            <w:t xml:space="preserve"> | </w:t>
          </w:r>
          <w:r w:rsidR="00F976D4" w:rsidRPr="00251D95">
            <w:rPr>
              <w:szCs w:val="16"/>
            </w:rPr>
            <w:fldChar w:fldCharType="begin"/>
          </w:r>
          <w:r w:rsidR="00F976D4" w:rsidRPr="00251D95">
            <w:rPr>
              <w:szCs w:val="16"/>
            </w:rPr>
            <w:instrText xml:space="preserve"> NUMPAGES   \* MERGEFORMAT </w:instrText>
          </w:r>
          <w:r w:rsidR="00F976D4" w:rsidRPr="00251D95">
            <w:rPr>
              <w:szCs w:val="16"/>
            </w:rPr>
            <w:fldChar w:fldCharType="separate"/>
          </w:r>
          <w:r w:rsidR="00AB008D">
            <w:rPr>
              <w:noProof/>
              <w:szCs w:val="16"/>
            </w:rPr>
            <w:t>3</w:t>
          </w:r>
          <w:r w:rsidR="00F976D4" w:rsidRPr="00251D95">
            <w:rPr>
              <w:noProof/>
              <w:szCs w:val="16"/>
            </w:rPr>
            <w:fldChar w:fldCharType="end"/>
          </w:r>
        </w:p>
      </w:tc>
    </w:tr>
    <w:tr w:rsidR="00CB46DE" w:rsidTr="008C507B">
      <w:tc>
        <w:tcPr>
          <w:tcW w:w="2948" w:type="dxa"/>
          <w:shd w:val="clear" w:color="auto" w:fill="auto"/>
        </w:tcPr>
        <w:p w:rsidR="008D3653" w:rsidRDefault="008D3653" w:rsidP="00CB46DE">
          <w:pPr>
            <w:pStyle w:val="Gegevens"/>
            <w:rPr>
              <w:b/>
              <w:szCs w:val="16"/>
            </w:rPr>
          </w:pPr>
        </w:p>
        <w:p w:rsidR="00CB46DE" w:rsidRPr="00251D95" w:rsidRDefault="00CB46DE" w:rsidP="00CB46DE">
          <w:pPr>
            <w:pStyle w:val="Gegevens"/>
            <w:rPr>
              <w:b/>
              <w:szCs w:val="16"/>
            </w:rPr>
          </w:pPr>
          <w:r w:rsidRPr="00251D95">
            <w:rPr>
              <w:b/>
              <w:szCs w:val="16"/>
            </w:rPr>
            <w:t>Verzenddatum</w:t>
          </w:r>
        </w:p>
        <w:p w:rsidR="00CB46DE" w:rsidRPr="00251D95" w:rsidRDefault="00AB008D" w:rsidP="00251D95">
          <w:pPr>
            <w:pStyle w:val="Gegevens"/>
            <w:rPr>
              <w:szCs w:val="16"/>
            </w:rPr>
          </w:pPr>
          <w:sdt>
            <w:sdtPr>
              <w:rPr>
                <w:szCs w:val="16"/>
              </w:rPr>
              <w:id w:val="-995263464"/>
              <w:showingPlcHdr/>
            </w:sdtPr>
            <w:sdtEndPr/>
            <w:sdtContent>
              <w:r w:rsidR="00251D95" w:rsidRPr="00251D95">
                <w:rPr>
                  <w:rStyle w:val="Tekstvantijdelijkeaanduiding"/>
                  <w:highlight w:val="yellow"/>
                </w:rPr>
                <w:t>Datum</w:t>
              </w:r>
            </w:sdtContent>
          </w:sdt>
        </w:p>
      </w:tc>
    </w:tr>
    <w:tr w:rsidR="00CB46DE" w:rsidTr="008C507B">
      <w:tc>
        <w:tcPr>
          <w:tcW w:w="2948" w:type="dxa"/>
          <w:shd w:val="clear" w:color="auto" w:fill="auto"/>
        </w:tcPr>
        <w:p w:rsidR="00CB46DE" w:rsidRPr="00251D95" w:rsidRDefault="00CB46DE" w:rsidP="00CB46DE">
          <w:pPr>
            <w:pStyle w:val="Gegevens"/>
            <w:rPr>
              <w:b/>
              <w:szCs w:val="16"/>
            </w:rPr>
          </w:pPr>
        </w:p>
        <w:p w:rsidR="00CB46DE" w:rsidRPr="00251D95" w:rsidRDefault="00CB46DE" w:rsidP="00CB46DE">
          <w:pPr>
            <w:pStyle w:val="Gegevens"/>
            <w:rPr>
              <w:b/>
              <w:szCs w:val="16"/>
            </w:rPr>
          </w:pPr>
          <w:r w:rsidRPr="00251D95">
            <w:rPr>
              <w:b/>
              <w:szCs w:val="16"/>
            </w:rPr>
            <w:t>Kenmerk</w:t>
          </w:r>
        </w:p>
      </w:tc>
    </w:tr>
    <w:tr w:rsidR="00CB46DE" w:rsidTr="008C507B">
      <w:tc>
        <w:tcPr>
          <w:tcW w:w="2948" w:type="dxa"/>
          <w:shd w:val="clear" w:color="auto" w:fill="auto"/>
        </w:tcPr>
        <w:p w:rsidR="00CB46DE" w:rsidRPr="00251D95" w:rsidRDefault="00AB008D" w:rsidP="00251D95">
          <w:pPr>
            <w:pStyle w:val="Gegevens"/>
            <w:rPr>
              <w:szCs w:val="16"/>
            </w:rPr>
          </w:pPr>
          <w:sdt>
            <w:sdtPr>
              <w:rPr>
                <w:szCs w:val="16"/>
              </w:rPr>
              <w:id w:val="1849758218"/>
              <w:showingPlcHdr/>
            </w:sdtPr>
            <w:sdtEndPr/>
            <w:sdtContent>
              <w:r w:rsidR="00251D95" w:rsidRPr="00251D95">
                <w:rPr>
                  <w:rStyle w:val="Tekstvantijdelijkeaanduiding"/>
                  <w:highlight w:val="yellow"/>
                </w:rPr>
                <w:t>Kenmerk</w:t>
              </w:r>
            </w:sdtContent>
          </w:sdt>
        </w:p>
      </w:tc>
    </w:tr>
    <w:tr w:rsidR="00CB46DE" w:rsidTr="008C507B">
      <w:tc>
        <w:tcPr>
          <w:tcW w:w="2948" w:type="dxa"/>
          <w:shd w:val="clear" w:color="auto" w:fill="auto"/>
        </w:tcPr>
        <w:p w:rsidR="00CB46DE" w:rsidRDefault="00CB46DE" w:rsidP="00CB46DE">
          <w:pPr>
            <w:pStyle w:val="Gegevens"/>
          </w:pPr>
        </w:p>
      </w:tc>
    </w:tr>
    <w:tr w:rsidR="00CB46DE" w:rsidTr="008C507B">
      <w:tc>
        <w:tcPr>
          <w:tcW w:w="2948" w:type="dxa"/>
          <w:shd w:val="clear" w:color="auto" w:fill="auto"/>
        </w:tcPr>
        <w:p w:rsidR="00CB46DE" w:rsidRPr="00DE090C" w:rsidRDefault="00CB46DE" w:rsidP="00CB46DE">
          <w:pPr>
            <w:pStyle w:val="Gegevens"/>
            <w:rPr>
              <w:b/>
            </w:rPr>
          </w:pPr>
          <w:r w:rsidRPr="00DE090C">
            <w:rPr>
              <w:b/>
            </w:rPr>
            <w:t>Uw kenmerk</w:t>
          </w:r>
        </w:p>
      </w:tc>
    </w:tr>
    <w:tr w:rsidR="00CB46DE" w:rsidTr="008C507B">
      <w:tc>
        <w:tcPr>
          <w:tcW w:w="2948" w:type="dxa"/>
          <w:shd w:val="clear" w:color="auto" w:fill="auto"/>
        </w:tcPr>
        <w:p w:rsidR="00CB46DE" w:rsidRPr="008909F2" w:rsidRDefault="00CB46DE" w:rsidP="00CB46DE">
          <w:pPr>
            <w:pStyle w:val="Gegevens"/>
            <w:rPr>
              <w:szCs w:val="16"/>
            </w:rPr>
          </w:pPr>
          <w:r w:rsidRPr="008909F2">
            <w:rPr>
              <w:szCs w:val="16"/>
            </w:rPr>
            <w:t>n.v.t.</w:t>
          </w:r>
        </w:p>
      </w:tc>
    </w:tr>
    <w:tr w:rsidR="00CB46DE" w:rsidTr="0055488A">
      <w:tc>
        <w:tcPr>
          <w:tcW w:w="2948" w:type="dxa"/>
          <w:shd w:val="clear" w:color="auto" w:fill="auto"/>
          <w:vAlign w:val="bottom"/>
        </w:tcPr>
        <w:p w:rsidR="00CB46DE" w:rsidRPr="00973C87" w:rsidRDefault="00CB46DE" w:rsidP="00CB46DE">
          <w:pPr>
            <w:pStyle w:val="Gegevensvet"/>
            <w:framePr w:wrap="auto" w:vAnchor="margin" w:hAnchor="text" w:xAlign="left" w:yAlign="inline"/>
            <w:suppressOverlap w:val="0"/>
          </w:pPr>
        </w:p>
      </w:tc>
    </w:tr>
    <w:tr w:rsidR="00CB46DE" w:rsidTr="008C507B">
      <w:tc>
        <w:tcPr>
          <w:tcW w:w="2948" w:type="dxa"/>
          <w:shd w:val="clear" w:color="auto" w:fill="auto"/>
        </w:tcPr>
        <w:p w:rsidR="00CB46DE" w:rsidRDefault="00CB46DE" w:rsidP="00CB46DE">
          <w:pPr>
            <w:pStyle w:val="Gegevens"/>
          </w:pPr>
        </w:p>
      </w:tc>
    </w:tr>
    <w:tr w:rsidR="00CB46DE" w:rsidTr="008C507B">
      <w:tc>
        <w:tcPr>
          <w:tcW w:w="2948" w:type="dxa"/>
          <w:shd w:val="clear" w:color="auto" w:fill="auto"/>
        </w:tcPr>
        <w:p w:rsidR="00CB46DE" w:rsidRPr="00861CA5" w:rsidRDefault="00CB46DE" w:rsidP="00CB46DE">
          <w:pPr>
            <w:pStyle w:val="Gegevens"/>
          </w:pPr>
        </w:p>
      </w:tc>
    </w:tr>
    <w:tr w:rsidR="00690F49" w:rsidTr="008C507B">
      <w:tc>
        <w:tcPr>
          <w:tcW w:w="2948" w:type="dxa"/>
          <w:shd w:val="clear" w:color="auto" w:fill="auto"/>
        </w:tcPr>
        <w:p w:rsidR="00690F49" w:rsidRPr="00A72F25" w:rsidRDefault="00690F49" w:rsidP="008C507B">
          <w:pPr>
            <w:pStyle w:val="Gegevens"/>
          </w:pPr>
        </w:p>
      </w:tc>
    </w:tr>
  </w:tbl>
  <w:p w:rsidR="003D19AE" w:rsidRDefault="003D19AE" w:rsidP="00690F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10.35pt" o:bullet="t">
        <v:imagedata r:id="rId1" o:title=""/>
      </v:shape>
    </w:pict>
  </w:numPicBullet>
  <w:abstractNum w:abstractNumId="0"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313D36F1"/>
    <w:multiLevelType w:val="multilevel"/>
    <w:tmpl w:val="6FF6C3C8"/>
    <w:lvl w:ilvl="0">
      <w:start w:val="1"/>
      <w:numFmt w:val="decimal"/>
      <w:pStyle w:val="Opsomming-cijfers"/>
      <w:lvlText w:val="%1."/>
      <w:lvlJc w:val="left"/>
      <w:pPr>
        <w:tabs>
          <w:tab w:val="num" w:pos="340"/>
        </w:tabs>
        <w:ind w:left="340" w:hanging="340"/>
      </w:pPr>
      <w:rPr>
        <w:rFonts w:hint="default"/>
      </w:rPr>
    </w:lvl>
    <w:lvl w:ilvl="1">
      <w:start w:val="1"/>
      <w:numFmt w:val="decimal"/>
      <w:lvlText w:val="%1.%2."/>
      <w:lvlJc w:val="left"/>
      <w:pPr>
        <w:tabs>
          <w:tab w:val="num" w:pos="680"/>
        </w:tabs>
        <w:ind w:left="680" w:hanging="340"/>
      </w:pPr>
      <w:rPr>
        <w:rFonts w:hint="default"/>
      </w:rPr>
    </w:lvl>
    <w:lvl w:ilvl="2">
      <w:start w:val="1"/>
      <w:numFmt w:val="decimal"/>
      <w:lvlText w:val="%1.%2.%3."/>
      <w:lvlJc w:val="left"/>
      <w:pPr>
        <w:tabs>
          <w:tab w:val="num" w:pos="1021"/>
        </w:tabs>
        <w:ind w:left="1021" w:hanging="341"/>
      </w:pPr>
      <w:rPr>
        <w:rFonts w:hint="default"/>
      </w:rPr>
    </w:lvl>
    <w:lvl w:ilvl="3">
      <w:start w:val="1"/>
      <w:numFmt w:val="decimal"/>
      <w:lvlText w:val="%1.%2.%3.%4."/>
      <w:lvlJc w:val="left"/>
      <w:pPr>
        <w:tabs>
          <w:tab w:val="num" w:pos="1361"/>
        </w:tabs>
        <w:ind w:left="1361" w:hanging="340"/>
      </w:pPr>
      <w:rPr>
        <w:rFonts w:hint="default"/>
      </w:rPr>
    </w:lvl>
    <w:lvl w:ilvl="4">
      <w:start w:val="1"/>
      <w:numFmt w:val="decimal"/>
      <w:lvlText w:val="%1.%2.%3.%4.%5."/>
      <w:lvlJc w:val="left"/>
      <w:pPr>
        <w:tabs>
          <w:tab w:val="num" w:pos="1701"/>
        </w:tabs>
        <w:ind w:left="1701" w:hanging="340"/>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4F693CDD"/>
    <w:multiLevelType w:val="hybridMultilevel"/>
    <w:tmpl w:val="714E4382"/>
    <w:lvl w:ilvl="0" w:tplc="61661CAC">
      <w:start w:val="1"/>
      <w:numFmt w:val="bullet"/>
      <w:lvlText w:val=""/>
      <w:lvlPicBulletId w:val="0"/>
      <w:lvlJc w:val="left"/>
      <w:pPr>
        <w:tabs>
          <w:tab w:val="num" w:pos="720"/>
        </w:tabs>
        <w:ind w:left="720" w:hanging="360"/>
      </w:pPr>
      <w:rPr>
        <w:rFonts w:ascii="Symbol" w:hAnsi="Symbol" w:hint="default"/>
      </w:rPr>
    </w:lvl>
    <w:lvl w:ilvl="1" w:tplc="6B400F78" w:tentative="1">
      <w:start w:val="1"/>
      <w:numFmt w:val="bullet"/>
      <w:lvlText w:val=""/>
      <w:lvlJc w:val="left"/>
      <w:pPr>
        <w:tabs>
          <w:tab w:val="num" w:pos="1440"/>
        </w:tabs>
        <w:ind w:left="1440" w:hanging="360"/>
      </w:pPr>
      <w:rPr>
        <w:rFonts w:ascii="Symbol" w:hAnsi="Symbol" w:hint="default"/>
      </w:rPr>
    </w:lvl>
    <w:lvl w:ilvl="2" w:tplc="DB8C36F8" w:tentative="1">
      <w:start w:val="1"/>
      <w:numFmt w:val="bullet"/>
      <w:lvlText w:val=""/>
      <w:lvlJc w:val="left"/>
      <w:pPr>
        <w:tabs>
          <w:tab w:val="num" w:pos="2160"/>
        </w:tabs>
        <w:ind w:left="2160" w:hanging="360"/>
      </w:pPr>
      <w:rPr>
        <w:rFonts w:ascii="Symbol" w:hAnsi="Symbol" w:hint="default"/>
      </w:rPr>
    </w:lvl>
    <w:lvl w:ilvl="3" w:tplc="35A0B6A2" w:tentative="1">
      <w:start w:val="1"/>
      <w:numFmt w:val="bullet"/>
      <w:lvlText w:val=""/>
      <w:lvlJc w:val="left"/>
      <w:pPr>
        <w:tabs>
          <w:tab w:val="num" w:pos="2880"/>
        </w:tabs>
        <w:ind w:left="2880" w:hanging="360"/>
      </w:pPr>
      <w:rPr>
        <w:rFonts w:ascii="Symbol" w:hAnsi="Symbol" w:hint="default"/>
      </w:rPr>
    </w:lvl>
    <w:lvl w:ilvl="4" w:tplc="16D40924" w:tentative="1">
      <w:start w:val="1"/>
      <w:numFmt w:val="bullet"/>
      <w:lvlText w:val=""/>
      <w:lvlJc w:val="left"/>
      <w:pPr>
        <w:tabs>
          <w:tab w:val="num" w:pos="3600"/>
        </w:tabs>
        <w:ind w:left="3600" w:hanging="360"/>
      </w:pPr>
      <w:rPr>
        <w:rFonts w:ascii="Symbol" w:hAnsi="Symbol" w:hint="default"/>
      </w:rPr>
    </w:lvl>
    <w:lvl w:ilvl="5" w:tplc="E96EB7FA" w:tentative="1">
      <w:start w:val="1"/>
      <w:numFmt w:val="bullet"/>
      <w:lvlText w:val=""/>
      <w:lvlJc w:val="left"/>
      <w:pPr>
        <w:tabs>
          <w:tab w:val="num" w:pos="4320"/>
        </w:tabs>
        <w:ind w:left="4320" w:hanging="360"/>
      </w:pPr>
      <w:rPr>
        <w:rFonts w:ascii="Symbol" w:hAnsi="Symbol" w:hint="default"/>
      </w:rPr>
    </w:lvl>
    <w:lvl w:ilvl="6" w:tplc="6974FA06" w:tentative="1">
      <w:start w:val="1"/>
      <w:numFmt w:val="bullet"/>
      <w:lvlText w:val=""/>
      <w:lvlJc w:val="left"/>
      <w:pPr>
        <w:tabs>
          <w:tab w:val="num" w:pos="5040"/>
        </w:tabs>
        <w:ind w:left="5040" w:hanging="360"/>
      </w:pPr>
      <w:rPr>
        <w:rFonts w:ascii="Symbol" w:hAnsi="Symbol" w:hint="default"/>
      </w:rPr>
    </w:lvl>
    <w:lvl w:ilvl="7" w:tplc="426C8D7A" w:tentative="1">
      <w:start w:val="1"/>
      <w:numFmt w:val="bullet"/>
      <w:lvlText w:val=""/>
      <w:lvlJc w:val="left"/>
      <w:pPr>
        <w:tabs>
          <w:tab w:val="num" w:pos="5760"/>
        </w:tabs>
        <w:ind w:left="5760" w:hanging="360"/>
      </w:pPr>
      <w:rPr>
        <w:rFonts w:ascii="Symbol" w:hAnsi="Symbol" w:hint="default"/>
      </w:rPr>
    </w:lvl>
    <w:lvl w:ilvl="8" w:tplc="F90E1D06"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 w:numId="3">
    <w:abstractNumId w:val="1"/>
  </w:num>
  <w:num w:numId="4">
    <w:abstractNumId w:val="0"/>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08D"/>
    <w:rsid w:val="0000184F"/>
    <w:rsid w:val="00005BA1"/>
    <w:rsid w:val="0002798C"/>
    <w:rsid w:val="00027DBE"/>
    <w:rsid w:val="00040891"/>
    <w:rsid w:val="0004369C"/>
    <w:rsid w:val="0005571E"/>
    <w:rsid w:val="00055865"/>
    <w:rsid w:val="00061D63"/>
    <w:rsid w:val="0006458D"/>
    <w:rsid w:val="00064A96"/>
    <w:rsid w:val="000661FD"/>
    <w:rsid w:val="00075268"/>
    <w:rsid w:val="00082F58"/>
    <w:rsid w:val="000858C9"/>
    <w:rsid w:val="0009198A"/>
    <w:rsid w:val="00094CE7"/>
    <w:rsid w:val="000A6458"/>
    <w:rsid w:val="000A7486"/>
    <w:rsid w:val="000B5AFA"/>
    <w:rsid w:val="000B6B43"/>
    <w:rsid w:val="000C0496"/>
    <w:rsid w:val="000C1477"/>
    <w:rsid w:val="000C2BFB"/>
    <w:rsid w:val="000C3164"/>
    <w:rsid w:val="000C451A"/>
    <w:rsid w:val="000D2A9C"/>
    <w:rsid w:val="000D2CFD"/>
    <w:rsid w:val="000D6415"/>
    <w:rsid w:val="000E7E52"/>
    <w:rsid w:val="000F3FAC"/>
    <w:rsid w:val="000F515D"/>
    <w:rsid w:val="000F5796"/>
    <w:rsid w:val="00100860"/>
    <w:rsid w:val="0012122B"/>
    <w:rsid w:val="00121C75"/>
    <w:rsid w:val="00131B36"/>
    <w:rsid w:val="00132A0C"/>
    <w:rsid w:val="00145B17"/>
    <w:rsid w:val="00150596"/>
    <w:rsid w:val="0016380A"/>
    <w:rsid w:val="0016557E"/>
    <w:rsid w:val="00167833"/>
    <w:rsid w:val="0017221F"/>
    <w:rsid w:val="0017309B"/>
    <w:rsid w:val="00195034"/>
    <w:rsid w:val="00195506"/>
    <w:rsid w:val="00196D70"/>
    <w:rsid w:val="001A4331"/>
    <w:rsid w:val="001B0E5D"/>
    <w:rsid w:val="001B13E8"/>
    <w:rsid w:val="001B633E"/>
    <w:rsid w:val="001C3ED8"/>
    <w:rsid w:val="001C688D"/>
    <w:rsid w:val="001D0AC5"/>
    <w:rsid w:val="001D65F3"/>
    <w:rsid w:val="001D736D"/>
    <w:rsid w:val="001E2BD0"/>
    <w:rsid w:val="001E37FB"/>
    <w:rsid w:val="001E5DBD"/>
    <w:rsid w:val="001F30FF"/>
    <w:rsid w:val="001F5B84"/>
    <w:rsid w:val="002000BC"/>
    <w:rsid w:val="00203D02"/>
    <w:rsid w:val="002079B6"/>
    <w:rsid w:val="00222C26"/>
    <w:rsid w:val="0022469F"/>
    <w:rsid w:val="002252E6"/>
    <w:rsid w:val="00230EF6"/>
    <w:rsid w:val="00234915"/>
    <w:rsid w:val="00241F1C"/>
    <w:rsid w:val="002500A4"/>
    <w:rsid w:val="00250751"/>
    <w:rsid w:val="00251D95"/>
    <w:rsid w:val="00252B79"/>
    <w:rsid w:val="002536D5"/>
    <w:rsid w:val="00254542"/>
    <w:rsid w:val="00254FA4"/>
    <w:rsid w:val="00256AE9"/>
    <w:rsid w:val="00257A1E"/>
    <w:rsid w:val="002639DF"/>
    <w:rsid w:val="00265A6B"/>
    <w:rsid w:val="00266134"/>
    <w:rsid w:val="00286670"/>
    <w:rsid w:val="0029050D"/>
    <w:rsid w:val="00291F7A"/>
    <w:rsid w:val="00296C84"/>
    <w:rsid w:val="002A775E"/>
    <w:rsid w:val="002A7E41"/>
    <w:rsid w:val="002B0CCB"/>
    <w:rsid w:val="002B2AD4"/>
    <w:rsid w:val="002C5623"/>
    <w:rsid w:val="002C7DBB"/>
    <w:rsid w:val="002D30C1"/>
    <w:rsid w:val="002D3C25"/>
    <w:rsid w:val="002D5290"/>
    <w:rsid w:val="0030145A"/>
    <w:rsid w:val="00301FEF"/>
    <w:rsid w:val="0031058F"/>
    <w:rsid w:val="00311B57"/>
    <w:rsid w:val="003124F7"/>
    <w:rsid w:val="00316116"/>
    <w:rsid w:val="003241EC"/>
    <w:rsid w:val="00324371"/>
    <w:rsid w:val="00331F9A"/>
    <w:rsid w:val="00333441"/>
    <w:rsid w:val="003544D9"/>
    <w:rsid w:val="003551BD"/>
    <w:rsid w:val="0035652C"/>
    <w:rsid w:val="003576BA"/>
    <w:rsid w:val="0036355B"/>
    <w:rsid w:val="003646F5"/>
    <w:rsid w:val="00367072"/>
    <w:rsid w:val="00381878"/>
    <w:rsid w:val="003872F4"/>
    <w:rsid w:val="003872FA"/>
    <w:rsid w:val="0039302D"/>
    <w:rsid w:val="00393DD3"/>
    <w:rsid w:val="00397ECF"/>
    <w:rsid w:val="003A4708"/>
    <w:rsid w:val="003A4EE3"/>
    <w:rsid w:val="003B1A3D"/>
    <w:rsid w:val="003D19AE"/>
    <w:rsid w:val="003D6E65"/>
    <w:rsid w:val="003E3EC2"/>
    <w:rsid w:val="003E7DF4"/>
    <w:rsid w:val="00402FD0"/>
    <w:rsid w:val="004042C6"/>
    <w:rsid w:val="00405A2E"/>
    <w:rsid w:val="004104F3"/>
    <w:rsid w:val="004114A6"/>
    <w:rsid w:val="004121FA"/>
    <w:rsid w:val="00424C21"/>
    <w:rsid w:val="00427C4D"/>
    <w:rsid w:val="00430FEA"/>
    <w:rsid w:val="00433562"/>
    <w:rsid w:val="00441ED2"/>
    <w:rsid w:val="004424EC"/>
    <w:rsid w:val="0044396E"/>
    <w:rsid w:val="00447405"/>
    <w:rsid w:val="00453E16"/>
    <w:rsid w:val="0045407E"/>
    <w:rsid w:val="004618D5"/>
    <w:rsid w:val="00464D33"/>
    <w:rsid w:val="00471540"/>
    <w:rsid w:val="004716D9"/>
    <w:rsid w:val="00474741"/>
    <w:rsid w:val="00482D94"/>
    <w:rsid w:val="00485002"/>
    <w:rsid w:val="0049303F"/>
    <w:rsid w:val="00493BBD"/>
    <w:rsid w:val="00495CA5"/>
    <w:rsid w:val="004A7FFC"/>
    <w:rsid w:val="004B12D7"/>
    <w:rsid w:val="004B3880"/>
    <w:rsid w:val="004C26CB"/>
    <w:rsid w:val="004C68FB"/>
    <w:rsid w:val="004D2659"/>
    <w:rsid w:val="004E2698"/>
    <w:rsid w:val="004E4D30"/>
    <w:rsid w:val="004F01CA"/>
    <w:rsid w:val="004F4608"/>
    <w:rsid w:val="004F5F83"/>
    <w:rsid w:val="00511E44"/>
    <w:rsid w:val="005223ED"/>
    <w:rsid w:val="00523C9E"/>
    <w:rsid w:val="00525493"/>
    <w:rsid w:val="00527034"/>
    <w:rsid w:val="005403D7"/>
    <w:rsid w:val="00540EA5"/>
    <w:rsid w:val="005422A5"/>
    <w:rsid w:val="00553BAD"/>
    <w:rsid w:val="00561906"/>
    <w:rsid w:val="005622AD"/>
    <w:rsid w:val="005713C8"/>
    <w:rsid w:val="00573B84"/>
    <w:rsid w:val="00577235"/>
    <w:rsid w:val="0058482B"/>
    <w:rsid w:val="00591F00"/>
    <w:rsid w:val="00593276"/>
    <w:rsid w:val="005A45F2"/>
    <w:rsid w:val="005A568C"/>
    <w:rsid w:val="005A57BB"/>
    <w:rsid w:val="005A76E4"/>
    <w:rsid w:val="005B5574"/>
    <w:rsid w:val="005B6200"/>
    <w:rsid w:val="005C0D41"/>
    <w:rsid w:val="005C362A"/>
    <w:rsid w:val="005C463E"/>
    <w:rsid w:val="005D5DAC"/>
    <w:rsid w:val="005E3F2A"/>
    <w:rsid w:val="005E5210"/>
    <w:rsid w:val="005F11B2"/>
    <w:rsid w:val="005F6A70"/>
    <w:rsid w:val="00605338"/>
    <w:rsid w:val="00606FF8"/>
    <w:rsid w:val="00607166"/>
    <w:rsid w:val="00615046"/>
    <w:rsid w:val="00623477"/>
    <w:rsid w:val="00632A36"/>
    <w:rsid w:val="0063655E"/>
    <w:rsid w:val="00637A12"/>
    <w:rsid w:val="00643E91"/>
    <w:rsid w:val="00645F02"/>
    <w:rsid w:val="00667F8A"/>
    <w:rsid w:val="006778D6"/>
    <w:rsid w:val="00680422"/>
    <w:rsid w:val="00682A82"/>
    <w:rsid w:val="00682AE4"/>
    <w:rsid w:val="00690F49"/>
    <w:rsid w:val="006A1E1E"/>
    <w:rsid w:val="006A320E"/>
    <w:rsid w:val="006B6CB0"/>
    <w:rsid w:val="006C7A7F"/>
    <w:rsid w:val="006D4471"/>
    <w:rsid w:val="006E055D"/>
    <w:rsid w:val="006F4BFD"/>
    <w:rsid w:val="006F644D"/>
    <w:rsid w:val="007063FC"/>
    <w:rsid w:val="00725AB2"/>
    <w:rsid w:val="00726423"/>
    <w:rsid w:val="007311FB"/>
    <w:rsid w:val="00731CD7"/>
    <w:rsid w:val="00741C5C"/>
    <w:rsid w:val="0074493E"/>
    <w:rsid w:val="00754FC3"/>
    <w:rsid w:val="007568B0"/>
    <w:rsid w:val="007615B8"/>
    <w:rsid w:val="007630F2"/>
    <w:rsid w:val="00771EF6"/>
    <w:rsid w:val="00780745"/>
    <w:rsid w:val="00786BB8"/>
    <w:rsid w:val="00790252"/>
    <w:rsid w:val="0079152E"/>
    <w:rsid w:val="007A5589"/>
    <w:rsid w:val="007B7963"/>
    <w:rsid w:val="007C6DA9"/>
    <w:rsid w:val="007D1863"/>
    <w:rsid w:val="007D3E88"/>
    <w:rsid w:val="007E42B4"/>
    <w:rsid w:val="00803FDA"/>
    <w:rsid w:val="008108E3"/>
    <w:rsid w:val="00811FCC"/>
    <w:rsid w:val="00816151"/>
    <w:rsid w:val="0081799B"/>
    <w:rsid w:val="008222E6"/>
    <w:rsid w:val="00823043"/>
    <w:rsid w:val="008326F2"/>
    <w:rsid w:val="00835A2B"/>
    <w:rsid w:val="00836036"/>
    <w:rsid w:val="00850773"/>
    <w:rsid w:val="0085236F"/>
    <w:rsid w:val="0085690F"/>
    <w:rsid w:val="00861115"/>
    <w:rsid w:val="00865477"/>
    <w:rsid w:val="008656C8"/>
    <w:rsid w:val="0087683F"/>
    <w:rsid w:val="008775FF"/>
    <w:rsid w:val="00881213"/>
    <w:rsid w:val="00883D0E"/>
    <w:rsid w:val="0088556B"/>
    <w:rsid w:val="008909F2"/>
    <w:rsid w:val="008967DF"/>
    <w:rsid w:val="008A047B"/>
    <w:rsid w:val="008A0903"/>
    <w:rsid w:val="008A5688"/>
    <w:rsid w:val="008A6E57"/>
    <w:rsid w:val="008B34A9"/>
    <w:rsid w:val="008D3653"/>
    <w:rsid w:val="008E2B61"/>
    <w:rsid w:val="008F3451"/>
    <w:rsid w:val="008F7BE1"/>
    <w:rsid w:val="009071BD"/>
    <w:rsid w:val="00923FAD"/>
    <w:rsid w:val="00937B31"/>
    <w:rsid w:val="00943AB0"/>
    <w:rsid w:val="00947F3F"/>
    <w:rsid w:val="0095391A"/>
    <w:rsid w:val="00957F78"/>
    <w:rsid w:val="00960050"/>
    <w:rsid w:val="009622F7"/>
    <w:rsid w:val="00964086"/>
    <w:rsid w:val="009653A5"/>
    <w:rsid w:val="009710A4"/>
    <w:rsid w:val="00971556"/>
    <w:rsid w:val="0097283F"/>
    <w:rsid w:val="009730C3"/>
    <w:rsid w:val="00973C87"/>
    <w:rsid w:val="009744CD"/>
    <w:rsid w:val="00981571"/>
    <w:rsid w:val="00981E8A"/>
    <w:rsid w:val="00992A7F"/>
    <w:rsid w:val="009A2400"/>
    <w:rsid w:val="009A5C96"/>
    <w:rsid w:val="009B6704"/>
    <w:rsid w:val="009C0A5D"/>
    <w:rsid w:val="009C0F22"/>
    <w:rsid w:val="009C565C"/>
    <w:rsid w:val="009D048D"/>
    <w:rsid w:val="009E0DC3"/>
    <w:rsid w:val="009E7BA9"/>
    <w:rsid w:val="009F069C"/>
    <w:rsid w:val="009F314F"/>
    <w:rsid w:val="009F3F1A"/>
    <w:rsid w:val="00A201E5"/>
    <w:rsid w:val="00A22052"/>
    <w:rsid w:val="00A313A2"/>
    <w:rsid w:val="00A320FB"/>
    <w:rsid w:val="00A65C93"/>
    <w:rsid w:val="00A73238"/>
    <w:rsid w:val="00A7565E"/>
    <w:rsid w:val="00A82B43"/>
    <w:rsid w:val="00A84E00"/>
    <w:rsid w:val="00A86EEE"/>
    <w:rsid w:val="00A9096C"/>
    <w:rsid w:val="00A94FFE"/>
    <w:rsid w:val="00A95B22"/>
    <w:rsid w:val="00AB008D"/>
    <w:rsid w:val="00AB64A4"/>
    <w:rsid w:val="00AB7E38"/>
    <w:rsid w:val="00AC03E9"/>
    <w:rsid w:val="00AC1388"/>
    <w:rsid w:val="00AD1CFA"/>
    <w:rsid w:val="00AE793A"/>
    <w:rsid w:val="00B0282B"/>
    <w:rsid w:val="00B2554B"/>
    <w:rsid w:val="00B458B1"/>
    <w:rsid w:val="00B538ED"/>
    <w:rsid w:val="00B601CF"/>
    <w:rsid w:val="00B64D3A"/>
    <w:rsid w:val="00B762A8"/>
    <w:rsid w:val="00B76F18"/>
    <w:rsid w:val="00B8292D"/>
    <w:rsid w:val="00B904FE"/>
    <w:rsid w:val="00B908A1"/>
    <w:rsid w:val="00B97CB4"/>
    <w:rsid w:val="00BA0E69"/>
    <w:rsid w:val="00BB7DEC"/>
    <w:rsid w:val="00BC3813"/>
    <w:rsid w:val="00BC679A"/>
    <w:rsid w:val="00BC6E7C"/>
    <w:rsid w:val="00BE0B62"/>
    <w:rsid w:val="00BE1214"/>
    <w:rsid w:val="00BE535F"/>
    <w:rsid w:val="00BF2E4A"/>
    <w:rsid w:val="00BF3226"/>
    <w:rsid w:val="00BF3389"/>
    <w:rsid w:val="00BF3870"/>
    <w:rsid w:val="00BF66D3"/>
    <w:rsid w:val="00C010CD"/>
    <w:rsid w:val="00C17003"/>
    <w:rsid w:val="00C21D16"/>
    <w:rsid w:val="00C507E0"/>
    <w:rsid w:val="00C55548"/>
    <w:rsid w:val="00C66A9E"/>
    <w:rsid w:val="00C74310"/>
    <w:rsid w:val="00C75DC2"/>
    <w:rsid w:val="00C76954"/>
    <w:rsid w:val="00C87A5F"/>
    <w:rsid w:val="00C926EC"/>
    <w:rsid w:val="00C92F83"/>
    <w:rsid w:val="00C94D49"/>
    <w:rsid w:val="00CA2A59"/>
    <w:rsid w:val="00CA65E4"/>
    <w:rsid w:val="00CB46DE"/>
    <w:rsid w:val="00CB473D"/>
    <w:rsid w:val="00CC6F3E"/>
    <w:rsid w:val="00CC7B4C"/>
    <w:rsid w:val="00CD4463"/>
    <w:rsid w:val="00CD706E"/>
    <w:rsid w:val="00CE4202"/>
    <w:rsid w:val="00CE543A"/>
    <w:rsid w:val="00CE5AD8"/>
    <w:rsid w:val="00D00336"/>
    <w:rsid w:val="00D232CC"/>
    <w:rsid w:val="00D23537"/>
    <w:rsid w:val="00D2491D"/>
    <w:rsid w:val="00D27616"/>
    <w:rsid w:val="00D33111"/>
    <w:rsid w:val="00D358AE"/>
    <w:rsid w:val="00D37A94"/>
    <w:rsid w:val="00D40369"/>
    <w:rsid w:val="00D42DE8"/>
    <w:rsid w:val="00D46997"/>
    <w:rsid w:val="00D50D5E"/>
    <w:rsid w:val="00D539A2"/>
    <w:rsid w:val="00D55933"/>
    <w:rsid w:val="00D65A87"/>
    <w:rsid w:val="00D733BA"/>
    <w:rsid w:val="00D7358F"/>
    <w:rsid w:val="00D86EEA"/>
    <w:rsid w:val="00D87E08"/>
    <w:rsid w:val="00D9022F"/>
    <w:rsid w:val="00D9288C"/>
    <w:rsid w:val="00DA232E"/>
    <w:rsid w:val="00DA3208"/>
    <w:rsid w:val="00DA4DA3"/>
    <w:rsid w:val="00DB0075"/>
    <w:rsid w:val="00DB11C5"/>
    <w:rsid w:val="00DB42F8"/>
    <w:rsid w:val="00DC2F7E"/>
    <w:rsid w:val="00DC308B"/>
    <w:rsid w:val="00DC5E82"/>
    <w:rsid w:val="00DC6B93"/>
    <w:rsid w:val="00DC6C71"/>
    <w:rsid w:val="00DC78E3"/>
    <w:rsid w:val="00DD5563"/>
    <w:rsid w:val="00DE4BE4"/>
    <w:rsid w:val="00DE4DC9"/>
    <w:rsid w:val="00E02564"/>
    <w:rsid w:val="00E13872"/>
    <w:rsid w:val="00E251C5"/>
    <w:rsid w:val="00E34182"/>
    <w:rsid w:val="00E37344"/>
    <w:rsid w:val="00E56490"/>
    <w:rsid w:val="00E57AAF"/>
    <w:rsid w:val="00E7590B"/>
    <w:rsid w:val="00E77C9F"/>
    <w:rsid w:val="00EA7B8B"/>
    <w:rsid w:val="00EB233F"/>
    <w:rsid w:val="00EC1C07"/>
    <w:rsid w:val="00EC33F5"/>
    <w:rsid w:val="00EC39D2"/>
    <w:rsid w:val="00F121DD"/>
    <w:rsid w:val="00F1412B"/>
    <w:rsid w:val="00F2420E"/>
    <w:rsid w:val="00F27D07"/>
    <w:rsid w:val="00F30829"/>
    <w:rsid w:val="00F3482A"/>
    <w:rsid w:val="00F35DB4"/>
    <w:rsid w:val="00F4505F"/>
    <w:rsid w:val="00F47C28"/>
    <w:rsid w:val="00F55DAF"/>
    <w:rsid w:val="00F572C5"/>
    <w:rsid w:val="00F574CF"/>
    <w:rsid w:val="00F70223"/>
    <w:rsid w:val="00F760FD"/>
    <w:rsid w:val="00F8625D"/>
    <w:rsid w:val="00F90013"/>
    <w:rsid w:val="00F91D58"/>
    <w:rsid w:val="00F92E5B"/>
    <w:rsid w:val="00F976D4"/>
    <w:rsid w:val="00FA0626"/>
    <w:rsid w:val="00FC3267"/>
    <w:rsid w:val="00FC6E15"/>
    <w:rsid w:val="00FE21E5"/>
    <w:rsid w:val="00FE2DAB"/>
    <w:rsid w:val="00FE5313"/>
    <w:rsid w:val="00FE5B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07375A-CE2D-4268-B5FF-BE9B8F85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w:hAnsi="Lucida Sans"/>
      <w:sz w:val="19"/>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
    <w:name w:val="Brief"/>
    <w:basedOn w:val="Standaard"/>
    <w:rsid w:val="00591F00"/>
  </w:style>
  <w:style w:type="paragraph" w:customStyle="1" w:styleId="Subkop">
    <w:name w:val="Subkop"/>
    <w:basedOn w:val="Brief"/>
    <w:next w:val="Standaard"/>
    <w:rsid w:val="00591F00"/>
    <w:rPr>
      <w:b/>
    </w:rPr>
  </w:style>
  <w:style w:type="paragraph" w:customStyle="1" w:styleId="Opsomming-tekens">
    <w:name w:val="Opsomming - tekens"/>
    <w:basedOn w:val="Standaard"/>
    <w:rsid w:val="00591F00"/>
    <w:pPr>
      <w:numPr>
        <w:numId w:val="6"/>
      </w:numPr>
    </w:pPr>
  </w:style>
  <w:style w:type="paragraph" w:customStyle="1" w:styleId="Opsomming-cijfers">
    <w:name w:val="Opsomming - cijfers"/>
    <w:basedOn w:val="Standaard"/>
    <w:rsid w:val="00591F00"/>
    <w:pPr>
      <w:numPr>
        <w:numId w:val="5"/>
      </w:numPr>
    </w:pPr>
  </w:style>
  <w:style w:type="paragraph" w:customStyle="1" w:styleId="Documentnaam">
    <w:name w:val="Documentnaam"/>
    <w:basedOn w:val="Standaard"/>
    <w:rsid w:val="00591F00"/>
    <w:rPr>
      <w:b/>
      <w:sz w:val="28"/>
    </w:rPr>
  </w:style>
  <w:style w:type="paragraph" w:customStyle="1" w:styleId="Paginacijfer">
    <w:name w:val="Paginacijfer"/>
    <w:basedOn w:val="Gegevens"/>
    <w:rsid w:val="00591F00"/>
    <w:pPr>
      <w:jc w:val="right"/>
    </w:pPr>
  </w:style>
  <w:style w:type="paragraph" w:customStyle="1" w:styleId="Fax">
    <w:name w:val="Fax"/>
    <w:basedOn w:val="Standaard"/>
    <w:rsid w:val="00591F00"/>
  </w:style>
  <w:style w:type="paragraph" w:customStyle="1" w:styleId="Faxgegevens">
    <w:name w:val="Fax gegevens"/>
    <w:basedOn w:val="Gegevens"/>
    <w:rsid w:val="00591F00"/>
    <w:rPr>
      <w:sz w:val="17"/>
    </w:rPr>
  </w:style>
  <w:style w:type="paragraph" w:customStyle="1" w:styleId="Naamvolgvel">
    <w:name w:val="Naam volgvel"/>
    <w:basedOn w:val="Gegevens"/>
    <w:rsid w:val="00591F00"/>
    <w:rPr>
      <w:b/>
    </w:rPr>
  </w:style>
  <w:style w:type="paragraph" w:customStyle="1" w:styleId="Vergadering">
    <w:name w:val="Vergadering"/>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Bright" w:hAnsi="Lucida Bright"/>
      <w:sz w:val="18"/>
      <w:szCs w:val="24"/>
    </w:rPr>
  </w:style>
  <w:style w:type="paragraph" w:customStyle="1" w:styleId="Vergaderingaanwezig">
    <w:name w:val="Vergadering aanwezig"/>
    <w:basedOn w:val="Gegevens"/>
    <w:rsid w:val="00591F00"/>
    <w:pPr>
      <w:spacing w:line="240" w:lineRule="exact"/>
    </w:pPr>
  </w:style>
  <w:style w:type="paragraph" w:customStyle="1" w:styleId="Gegevens">
    <w:name w:val="Gegevens"/>
    <w:basedOn w:val="Brief"/>
    <w:rsid w:val="00591F00"/>
    <w:rPr>
      <w:sz w:val="16"/>
    </w:rPr>
  </w:style>
  <w:style w:type="paragraph" w:customStyle="1" w:styleId="Persbericht">
    <w:name w:val="Persbericht"/>
    <w:basedOn w:val="Documentnaam"/>
    <w:rsid w:val="00591F00"/>
    <w:pPr>
      <w:spacing w:line="240" w:lineRule="auto"/>
    </w:pPr>
    <w:rPr>
      <w:sz w:val="42"/>
    </w:rPr>
  </w:style>
  <w:style w:type="paragraph" w:customStyle="1" w:styleId="Retouradres">
    <w:name w:val="Retouradres"/>
    <w:basedOn w:val="Standaard"/>
    <w:rsid w:val="00591F00"/>
    <w:rPr>
      <w:caps/>
      <w:sz w:val="12"/>
    </w:rPr>
  </w:style>
  <w:style w:type="paragraph" w:styleId="Koptekst">
    <w:name w:val="header"/>
    <w:basedOn w:val="Standaard"/>
    <w:rsid w:val="00DB42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paragraph" w:styleId="Voettekst">
    <w:name w:val="footer"/>
    <w:basedOn w:val="Standaard"/>
    <w:rsid w:val="00DB42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style>
  <w:style w:type="table" w:styleId="Tabelraster">
    <w:name w:val="Table Grid"/>
    <w:basedOn w:val="Standaardtabel"/>
    <w:rsid w:val="00DB42F8"/>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gevensvet">
    <w:name w:val="Gegevens vet"/>
    <w:basedOn w:val="Gegevens"/>
    <w:next w:val="Gegevens"/>
    <w:rsid w:val="00973C87"/>
    <w:pPr>
      <w:framePr w:wrap="around" w:vAnchor="page" w:hAnchor="page" w:x="8449" w:y="2122"/>
      <w:suppressOverlap/>
    </w:pPr>
    <w:rPr>
      <w:b/>
    </w:rPr>
  </w:style>
  <w:style w:type="paragraph" w:styleId="Ballontekst">
    <w:name w:val="Balloon Text"/>
    <w:basedOn w:val="Standaard"/>
    <w:semiHidden/>
    <w:rsid w:val="00333441"/>
    <w:rPr>
      <w:rFonts w:ascii="Tahoma" w:hAnsi="Tahoma" w:cs="Tahoma"/>
      <w:sz w:val="16"/>
      <w:szCs w:val="16"/>
    </w:rPr>
  </w:style>
  <w:style w:type="character" w:styleId="Paginanummer">
    <w:name w:val="page number"/>
    <w:basedOn w:val="Standaardalinea-lettertype"/>
    <w:rsid w:val="00667F8A"/>
  </w:style>
  <w:style w:type="paragraph" w:customStyle="1" w:styleId="standaardvet">
    <w:name w:val="standaard vet"/>
    <w:basedOn w:val="Standaard"/>
    <w:next w:val="Standaard"/>
    <w:link w:val="standaardvetChar"/>
    <w:autoRedefine/>
    <w:rsid w:val="00F30829"/>
    <w:pPr>
      <w:framePr w:wrap="around" w:vAnchor="page" w:hAnchor="text" w:y="2433"/>
      <w:suppressOverlap/>
    </w:pPr>
    <w:rPr>
      <w:b/>
    </w:rPr>
  </w:style>
  <w:style w:type="character" w:customStyle="1" w:styleId="standaardvetChar">
    <w:name w:val="standaard vet Char"/>
    <w:link w:val="standaardvet"/>
    <w:rsid w:val="00F30829"/>
    <w:rPr>
      <w:rFonts w:ascii="Lucida Sans" w:hAnsi="Lucida Sans"/>
      <w:b/>
      <w:sz w:val="19"/>
      <w:szCs w:val="24"/>
      <w:lang w:val="nl-NL" w:eastAsia="nl-NL" w:bidi="ar-SA"/>
    </w:rPr>
  </w:style>
  <w:style w:type="character" w:styleId="Hyperlink">
    <w:name w:val="Hyperlink"/>
    <w:rsid w:val="005713C8"/>
    <w:rPr>
      <w:color w:val="0000FF"/>
      <w:u w:val="single"/>
    </w:rPr>
  </w:style>
  <w:style w:type="paragraph" w:customStyle="1" w:styleId="Opmaakprofiel1">
    <w:name w:val="Opmaakprofiel1"/>
    <w:basedOn w:val="Koptekst"/>
    <w:rsid w:val="00BC6E7C"/>
    <w:pPr>
      <w:ind w:firstLine="708"/>
    </w:pPr>
    <w:rPr>
      <w:b/>
    </w:rPr>
  </w:style>
  <w:style w:type="paragraph" w:customStyle="1" w:styleId="Opmaakprofiel2">
    <w:name w:val="Opmaakprofiel2"/>
    <w:basedOn w:val="Koptekst"/>
    <w:rsid w:val="00BC6E7C"/>
    <w:pPr>
      <w:tabs>
        <w:tab w:val="clear" w:pos="4536"/>
        <w:tab w:val="clear" w:pos="9072"/>
        <w:tab w:val="left" w:pos="2760"/>
      </w:tabs>
    </w:pPr>
    <w:rPr>
      <w:b/>
    </w:rPr>
  </w:style>
  <w:style w:type="paragraph" w:customStyle="1" w:styleId="Variabelegegevens">
    <w:name w:val="Variabele gegevens"/>
    <w:basedOn w:val="Standaard"/>
    <w:uiPriority w:val="99"/>
    <w:rsid w:val="00D733B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pPr>
    <w:rPr>
      <w:rFonts w:ascii="Verdana" w:hAnsi="Verdana"/>
      <w:sz w:val="18"/>
    </w:rPr>
  </w:style>
  <w:style w:type="character" w:styleId="Tekstvantijdelijkeaanduiding">
    <w:name w:val="Placeholder Text"/>
    <w:basedOn w:val="Standaardalinea-lettertype"/>
    <w:uiPriority w:val="99"/>
    <w:semiHidden/>
    <w:rsid w:val="00D733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120622">
      <w:bodyDiv w:val="1"/>
      <w:marLeft w:val="0"/>
      <w:marRight w:val="0"/>
      <w:marTop w:val="0"/>
      <w:marBottom w:val="0"/>
      <w:divBdr>
        <w:top w:val="none" w:sz="0" w:space="0" w:color="auto"/>
        <w:left w:val="none" w:sz="0" w:space="0" w:color="auto"/>
        <w:bottom w:val="none" w:sz="0" w:space="0" w:color="auto"/>
        <w:right w:val="none" w:sz="0" w:space="0" w:color="auto"/>
      </w:divBdr>
    </w:div>
    <w:div w:id="111548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esktop\CNH-2019\Annex%20XVI%20K&amp;L\Annex%20XVI%20Kabels%20en%20leidingen%20bijlage%205%20Standaarddocumenten%20aanpassingsverzoek%20POS\VTM%20v3.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FC839B1D9C4549BF5BF615AA4845C2"/>
        <w:category>
          <w:name w:val="Algemeen"/>
          <w:gallery w:val="placeholder"/>
        </w:category>
        <w:types>
          <w:type w:val="bbPlcHdr"/>
        </w:types>
        <w:behaviors>
          <w:behavior w:val="content"/>
        </w:behaviors>
        <w:guid w:val="{0C61DC85-E2A4-43BD-9B1D-58167468D72D}"/>
      </w:docPartPr>
      <w:docPartBody>
        <w:p w:rsidR="00000000" w:rsidRDefault="008745BD">
          <w:pPr>
            <w:pStyle w:val="ACFC839B1D9C4549BF5BF615AA4845C2"/>
          </w:pPr>
          <w:r w:rsidRPr="00251D95">
            <w:rPr>
              <w:rStyle w:val="Tekstvantijdelijkeaanduiding"/>
              <w:highlight w:val="yellow"/>
            </w:rPr>
            <w:t>datum</w:t>
          </w:r>
        </w:p>
      </w:docPartBody>
    </w:docPart>
    <w:docPart>
      <w:docPartPr>
        <w:name w:val="873D803E17244A9A97D084CD6655F6BA"/>
        <w:category>
          <w:name w:val="Algemeen"/>
          <w:gallery w:val="placeholder"/>
        </w:category>
        <w:types>
          <w:type w:val="bbPlcHdr"/>
        </w:types>
        <w:behaviors>
          <w:behavior w:val="content"/>
        </w:behaviors>
        <w:guid w:val="{0AB1AC8E-7FE4-4D62-9B50-2124F691B71D}"/>
      </w:docPartPr>
      <w:docPartBody>
        <w:p w:rsidR="00000000" w:rsidRDefault="008745BD">
          <w:pPr>
            <w:pStyle w:val="873D803E17244A9A97D084CD6655F6BA"/>
          </w:pPr>
          <w:r w:rsidRPr="00251D95">
            <w:rPr>
              <w:rStyle w:val="Tekstvantijdelijkeaanduiding"/>
              <w:highlight w:val="yellow"/>
            </w:rPr>
            <w:t>naam contactpersoon netbeheerder</w:t>
          </w:r>
        </w:p>
      </w:docPartBody>
    </w:docPart>
    <w:docPart>
      <w:docPartPr>
        <w:name w:val="687A3B35305F4215A793430D8A891386"/>
        <w:category>
          <w:name w:val="Algemeen"/>
          <w:gallery w:val="placeholder"/>
        </w:category>
        <w:types>
          <w:type w:val="bbPlcHdr"/>
        </w:types>
        <w:behaviors>
          <w:behavior w:val="content"/>
        </w:behaviors>
        <w:guid w:val="{EA515D17-ED0E-4A91-8020-181F5198F6F6}"/>
      </w:docPartPr>
      <w:docPartBody>
        <w:p w:rsidR="00000000" w:rsidRDefault="008745BD">
          <w:pPr>
            <w:pStyle w:val="687A3B35305F4215A793430D8A891386"/>
          </w:pPr>
          <w:r w:rsidRPr="00251D95">
            <w:rPr>
              <w:rStyle w:val="Tekstvantijdelijkeaanduiding"/>
              <w:highlight w:val="yellow"/>
            </w:rPr>
            <w:t>naam contactpersoon PNH</w:t>
          </w:r>
        </w:p>
      </w:docPartBody>
    </w:docPart>
    <w:docPart>
      <w:docPartPr>
        <w:name w:val="F98EE57649A944F786F992CBEF399F25"/>
        <w:category>
          <w:name w:val="Algemeen"/>
          <w:gallery w:val="placeholder"/>
        </w:category>
        <w:types>
          <w:type w:val="bbPlcHdr"/>
        </w:types>
        <w:behaviors>
          <w:behavior w:val="content"/>
        </w:behaviors>
        <w:guid w:val="{4C3121C3-80AE-4F0D-9B67-88A05AA7AB49}"/>
      </w:docPartPr>
      <w:docPartBody>
        <w:p w:rsidR="00000000" w:rsidRDefault="008745BD">
          <w:pPr>
            <w:pStyle w:val="F98EE57649A944F786F992CBEF399F25"/>
          </w:pPr>
          <w:r w:rsidRPr="005330DB">
            <w:rPr>
              <w:rStyle w:val="Tekstvantijdelijkeaanduiding"/>
              <w:highlight w:val="yellow"/>
            </w:rPr>
            <w:t>van/namens</w:t>
          </w:r>
        </w:p>
      </w:docPartBody>
    </w:docPart>
    <w:docPart>
      <w:docPartPr>
        <w:name w:val="955D29E0FFFB432FB0F0CA7FCA5D5EE4"/>
        <w:category>
          <w:name w:val="Algemeen"/>
          <w:gallery w:val="placeholder"/>
        </w:category>
        <w:types>
          <w:type w:val="bbPlcHdr"/>
        </w:types>
        <w:behaviors>
          <w:behavior w:val="content"/>
        </w:behaviors>
        <w:guid w:val="{07247386-C3CE-4622-9BDE-28167A55E919}"/>
      </w:docPartPr>
      <w:docPartBody>
        <w:p w:rsidR="00000000" w:rsidRDefault="008745BD">
          <w:pPr>
            <w:pStyle w:val="955D29E0FFFB432FB0F0CA7FCA5D5EE4"/>
          </w:pPr>
          <w:r w:rsidRPr="002F2A61">
            <w:rPr>
              <w:rStyle w:val="Tekstvantijdelijkeaanduiding"/>
              <w:highlight w:val="yellow"/>
            </w:rPr>
            <w:t>korte omschrijving project</w:t>
          </w:r>
        </w:p>
      </w:docPartBody>
    </w:docPart>
    <w:docPart>
      <w:docPartPr>
        <w:name w:val="71A6572B7DA84DC0B1AC7360DB250D87"/>
        <w:category>
          <w:name w:val="Algemeen"/>
          <w:gallery w:val="placeholder"/>
        </w:category>
        <w:types>
          <w:type w:val="bbPlcHdr"/>
        </w:types>
        <w:behaviors>
          <w:behavior w:val="content"/>
        </w:behaviors>
        <w:guid w:val="{E9304F61-2007-4720-B133-2185D8ECB8BD}"/>
      </w:docPartPr>
      <w:docPartBody>
        <w:p w:rsidR="00000000" w:rsidRDefault="008745BD">
          <w:pPr>
            <w:pStyle w:val="71A6572B7DA84DC0B1AC7360DB250D87"/>
          </w:pPr>
          <w:r>
            <w:rPr>
              <w:rStyle w:val="Tekstvantijdelijkeaanduiding"/>
              <w:highlight w:val="yellow"/>
            </w:rPr>
            <w:t>k</w:t>
          </w:r>
          <w:r w:rsidRPr="005330DB">
            <w:rPr>
              <w:rStyle w:val="Tekstvantijdelijkeaanduiding"/>
              <w:highlight w:val="yellow"/>
            </w:rPr>
            <w:t>abel/kabels</w:t>
          </w:r>
        </w:p>
      </w:docPartBody>
    </w:docPart>
    <w:docPart>
      <w:docPartPr>
        <w:name w:val="ADEAB4A44A144120B72E9BD56051ECBE"/>
        <w:category>
          <w:name w:val="Algemeen"/>
          <w:gallery w:val="placeholder"/>
        </w:category>
        <w:types>
          <w:type w:val="bbPlcHdr"/>
        </w:types>
        <w:behaviors>
          <w:behavior w:val="content"/>
        </w:behaviors>
        <w:guid w:val="{5852B64E-D71E-4446-8E30-430FE43B52EE}"/>
      </w:docPartPr>
      <w:docPartBody>
        <w:p w:rsidR="00000000" w:rsidRDefault="008745BD">
          <w:pPr>
            <w:pStyle w:val="ADEAB4A44A144120B72E9BD56051ECBE"/>
          </w:pPr>
          <w:r w:rsidRPr="00A37C68">
            <w:rPr>
              <w:rStyle w:val="Tekstvantijdelijkeaanduiding"/>
              <w:highlight w:val="yellow"/>
            </w:rPr>
            <w:t xml:space="preserve">locatie </w:t>
          </w:r>
          <w:r w:rsidRPr="001B355E">
            <w:rPr>
              <w:rStyle w:val="Tekstvantijdelijkeaanduiding"/>
              <w:highlight w:val="yellow"/>
            </w:rPr>
            <w:t>noemen</w:t>
          </w:r>
        </w:p>
      </w:docPartBody>
    </w:docPart>
    <w:docPart>
      <w:docPartPr>
        <w:name w:val="AEE32BE60243488FA50EAE37E08C05F6"/>
        <w:category>
          <w:name w:val="Algemeen"/>
          <w:gallery w:val="placeholder"/>
        </w:category>
        <w:types>
          <w:type w:val="bbPlcHdr"/>
        </w:types>
        <w:behaviors>
          <w:behavior w:val="content"/>
        </w:behaviors>
        <w:guid w:val="{7389C2F8-06C6-43DB-8E40-FC15209C3834}"/>
      </w:docPartPr>
      <w:docPartBody>
        <w:p w:rsidR="00000000" w:rsidRDefault="008745BD">
          <w:pPr>
            <w:pStyle w:val="AEE32BE60243488FA50EAE37E08C05F6"/>
          </w:pPr>
          <w:r>
            <w:rPr>
              <w:rStyle w:val="Tekstvantijdelijkeaanduiding"/>
              <w:highlight w:val="yellow"/>
            </w:rPr>
            <w:t>k</w:t>
          </w:r>
          <w:r w:rsidRPr="005330DB">
            <w:rPr>
              <w:rStyle w:val="Tekstvantijdelijkeaanduiding"/>
              <w:highlight w:val="yellow"/>
            </w:rPr>
            <w:t>abel/</w:t>
          </w:r>
          <w:r w:rsidRPr="005330DB">
            <w:rPr>
              <w:rStyle w:val="Tekstvantijdelijkeaanduiding"/>
              <w:highlight w:val="yellow"/>
            </w:rPr>
            <w:t>kabels</w:t>
          </w:r>
        </w:p>
      </w:docPartBody>
    </w:docPart>
    <w:docPart>
      <w:docPartPr>
        <w:name w:val="58F982B8D5334D7CAC50F3F6B4377F64"/>
        <w:category>
          <w:name w:val="Algemeen"/>
          <w:gallery w:val="placeholder"/>
        </w:category>
        <w:types>
          <w:type w:val="bbPlcHdr"/>
        </w:types>
        <w:behaviors>
          <w:behavior w:val="content"/>
        </w:behaviors>
        <w:guid w:val="{2C10B103-73C6-4B18-86C2-F382698E3793}"/>
      </w:docPartPr>
      <w:docPartBody>
        <w:p w:rsidR="00000000" w:rsidRDefault="008745BD">
          <w:pPr>
            <w:pStyle w:val="58F982B8D5334D7CAC50F3F6B4377F64"/>
          </w:pPr>
          <w:r w:rsidRPr="00603A4B">
            <w:rPr>
              <w:rStyle w:val="Tekstvantijdelijkeaanduiding"/>
              <w:highlight w:val="yellow"/>
            </w:rPr>
            <w:t>objectcodes</w:t>
          </w:r>
        </w:p>
      </w:docPartBody>
    </w:docPart>
    <w:docPart>
      <w:docPartPr>
        <w:name w:val="36B0B295E08F4AF4BFFE174951168D90"/>
        <w:category>
          <w:name w:val="Algemeen"/>
          <w:gallery w:val="placeholder"/>
        </w:category>
        <w:types>
          <w:type w:val="bbPlcHdr"/>
        </w:types>
        <w:behaviors>
          <w:behavior w:val="content"/>
        </w:behaviors>
        <w:guid w:val="{B0C6FEC8-1303-4692-99B1-07BCDC2C5997}"/>
      </w:docPartPr>
      <w:docPartBody>
        <w:p w:rsidR="00000000" w:rsidRDefault="008745BD">
          <w:pPr>
            <w:pStyle w:val="36B0B295E08F4AF4BFFE174951168D90"/>
          </w:pPr>
          <w:r>
            <w:rPr>
              <w:rStyle w:val="Tekstvantijdelijkeaanduiding"/>
              <w:highlight w:val="yellow"/>
            </w:rPr>
            <w:t>k</w:t>
          </w:r>
          <w:r w:rsidRPr="005330DB">
            <w:rPr>
              <w:rStyle w:val="Tekstvantijdelijkeaanduiding"/>
              <w:highlight w:val="yellow"/>
            </w:rPr>
            <w:t>abel/kabels</w:t>
          </w:r>
        </w:p>
      </w:docPartBody>
    </w:docPart>
    <w:docPart>
      <w:docPartPr>
        <w:name w:val="AB60FBF8AAEF4D6884372FE122FEA3A6"/>
        <w:category>
          <w:name w:val="Algemeen"/>
          <w:gallery w:val="placeholder"/>
        </w:category>
        <w:types>
          <w:type w:val="bbPlcHdr"/>
        </w:types>
        <w:behaviors>
          <w:behavior w:val="content"/>
        </w:behaviors>
        <w:guid w:val="{95447B63-584A-4A98-96DF-906D9EFF25C4}"/>
      </w:docPartPr>
      <w:docPartBody>
        <w:p w:rsidR="00000000" w:rsidRDefault="008745BD">
          <w:pPr>
            <w:pStyle w:val="AB60FBF8AAEF4D6884372FE122FEA3A6"/>
          </w:pPr>
          <w:r w:rsidRPr="001B355E">
            <w:rPr>
              <w:rFonts w:cs="Arial"/>
              <w:color w:val="808080" w:themeColor="background1" w:themeShade="80"/>
              <w:szCs w:val="19"/>
              <w:highlight w:val="yellow"/>
            </w:rPr>
            <w:t>tekeningnaam</w:t>
          </w:r>
          <w:r>
            <w:rPr>
              <w:rFonts w:cs="Arial"/>
              <w:szCs w:val="19"/>
            </w:rPr>
            <w:t xml:space="preserve"> en </w:t>
          </w:r>
          <w:r>
            <w:rPr>
              <w:rStyle w:val="Tekstvantijdelijkeaanduiding"/>
              <w:highlight w:val="yellow"/>
            </w:rPr>
            <w:t xml:space="preserve">datum </w:t>
          </w:r>
          <w:r w:rsidRPr="00A37C68">
            <w:rPr>
              <w:rStyle w:val="Tekstvantijdelijkeaanduiding"/>
              <w:highlight w:val="yellow"/>
            </w:rPr>
            <w:t>Voorlopig Ontwerp</w:t>
          </w:r>
        </w:p>
      </w:docPartBody>
    </w:docPart>
    <w:docPart>
      <w:docPartPr>
        <w:name w:val="C81AA87F0D224EBD84018EA949FD55A7"/>
        <w:category>
          <w:name w:val="Algemeen"/>
          <w:gallery w:val="placeholder"/>
        </w:category>
        <w:types>
          <w:type w:val="bbPlcHdr"/>
        </w:types>
        <w:behaviors>
          <w:behavior w:val="content"/>
        </w:behaviors>
        <w:guid w:val="{97949792-56B3-40E1-9034-A63D7D44CA89}"/>
      </w:docPartPr>
      <w:docPartBody>
        <w:p w:rsidR="00000000" w:rsidRDefault="008745BD">
          <w:pPr>
            <w:pStyle w:val="C81AA87F0D224EBD84018EA949FD55A7"/>
          </w:pPr>
          <w:r w:rsidRPr="00D16A9E">
            <w:rPr>
              <w:rStyle w:val="Tekstvantijdelijkeaanduiding"/>
              <w:highlight w:val="yellow"/>
            </w:rPr>
            <w:t>uiterlijke datum verlegging gereed</w:t>
          </w:r>
        </w:p>
      </w:docPartBody>
    </w:docPart>
    <w:docPart>
      <w:docPartPr>
        <w:name w:val="4047BD5E1B60416380106ADF573EB9C5"/>
        <w:category>
          <w:name w:val="Algemeen"/>
          <w:gallery w:val="placeholder"/>
        </w:category>
        <w:types>
          <w:type w:val="bbPlcHdr"/>
        </w:types>
        <w:behaviors>
          <w:behavior w:val="content"/>
        </w:behaviors>
        <w:guid w:val="{8F02DA4A-BA5B-4D92-851F-CD19F67B9AA0}"/>
      </w:docPartPr>
      <w:docPartBody>
        <w:p w:rsidR="00000000" w:rsidRDefault="008745BD">
          <w:pPr>
            <w:pStyle w:val="4047BD5E1B60416380106ADF573EB9C5"/>
          </w:pPr>
          <w:r w:rsidRPr="009E0DC3">
            <w:rPr>
              <w:rStyle w:val="Tekstvantijdelijkeaanduiding"/>
              <w:highlight w:val="yellow"/>
            </w:rPr>
            <w:t xml:space="preserve">kies tekst </w:t>
          </w:r>
          <w:r w:rsidRPr="009E0DC3">
            <w:rPr>
              <w:rStyle w:val="Tekstvantijdelijkeaanduiding"/>
              <w:highlight w:val="yellow"/>
            </w:rPr>
            <w:t>uit afrolmenu</w:t>
          </w:r>
        </w:p>
      </w:docPartBody>
    </w:docPart>
    <w:docPart>
      <w:docPartPr>
        <w:name w:val="75AF852F5B3C4ABE822CF798EB6D875F"/>
        <w:category>
          <w:name w:val="Algemeen"/>
          <w:gallery w:val="placeholder"/>
        </w:category>
        <w:types>
          <w:type w:val="bbPlcHdr"/>
        </w:types>
        <w:behaviors>
          <w:behavior w:val="content"/>
        </w:behaviors>
        <w:guid w:val="{90281E11-0E1C-400C-9DFC-21466FBCD016}"/>
      </w:docPartPr>
      <w:docPartBody>
        <w:p w:rsidR="00000000" w:rsidRDefault="008745BD">
          <w:pPr>
            <w:pStyle w:val="75AF852F5B3C4ABE822CF798EB6D875F"/>
          </w:pPr>
          <w:r w:rsidRPr="00587D23">
            <w:rPr>
              <w:rStyle w:val="Tekstvantijdelijkeaanduiding"/>
              <w:highlight w:val="yellow"/>
            </w:rPr>
            <w:t>invoegen tekst optie 1/2/3.</w:t>
          </w:r>
        </w:p>
      </w:docPartBody>
    </w:docPart>
    <w:docPart>
      <w:docPartPr>
        <w:name w:val="34BCCECBDCF24BC0970AE4205F64CE59"/>
        <w:category>
          <w:name w:val="Algemeen"/>
          <w:gallery w:val="placeholder"/>
        </w:category>
        <w:types>
          <w:type w:val="bbPlcHdr"/>
        </w:types>
        <w:behaviors>
          <w:behavior w:val="content"/>
        </w:behaviors>
        <w:guid w:val="{92FA757C-0AE3-425E-9AD6-BDC58257CEFD}"/>
      </w:docPartPr>
      <w:docPartBody>
        <w:p w:rsidR="00000000" w:rsidRDefault="008745BD">
          <w:pPr>
            <w:pStyle w:val="34BCCECBDCF24BC0970AE4205F64CE59"/>
          </w:pPr>
          <w:r>
            <w:rPr>
              <w:rStyle w:val="Tekstvantijdelijkeaanduiding"/>
              <w:highlight w:val="yellow"/>
            </w:rPr>
            <w:t>k</w:t>
          </w:r>
          <w:r w:rsidRPr="005330DB">
            <w:rPr>
              <w:rStyle w:val="Tekstvantijdelijkeaanduiding"/>
              <w:highlight w:val="yellow"/>
            </w:rPr>
            <w:t>abel/kabels</w:t>
          </w:r>
        </w:p>
      </w:docPartBody>
    </w:docPart>
    <w:docPart>
      <w:docPartPr>
        <w:name w:val="6D1230D57A7244E2A7CA3AF33322575A"/>
        <w:category>
          <w:name w:val="Algemeen"/>
          <w:gallery w:val="placeholder"/>
        </w:category>
        <w:types>
          <w:type w:val="bbPlcHdr"/>
        </w:types>
        <w:behaviors>
          <w:behavior w:val="content"/>
        </w:behaviors>
        <w:guid w:val="{8FBD68F1-B240-4A5A-A59C-8AC1A28E8624}"/>
      </w:docPartPr>
      <w:docPartBody>
        <w:p w:rsidR="00000000" w:rsidRDefault="008745BD">
          <w:pPr>
            <w:pStyle w:val="6D1230D57A7244E2A7CA3AF33322575A"/>
          </w:pPr>
          <w:r w:rsidRPr="00322A09">
            <w:rPr>
              <w:rStyle w:val="Tekstvantijdelijkeaanduiding"/>
              <w:highlight w:val="yellow"/>
            </w:rPr>
            <w:t>is/zijn</w:t>
          </w:r>
        </w:p>
      </w:docPartBody>
    </w:docPart>
    <w:docPart>
      <w:docPartPr>
        <w:name w:val="C8DA77625B4443308381FE2EE7B6019B"/>
        <w:category>
          <w:name w:val="Algemeen"/>
          <w:gallery w:val="placeholder"/>
        </w:category>
        <w:types>
          <w:type w:val="bbPlcHdr"/>
        </w:types>
        <w:behaviors>
          <w:behavior w:val="content"/>
        </w:behaviors>
        <w:guid w:val="{C997E800-73C3-429A-8DFF-5AD2CBACDE8B}"/>
      </w:docPartPr>
      <w:docPartBody>
        <w:p w:rsidR="00000000" w:rsidRDefault="008745BD">
          <w:pPr>
            <w:pStyle w:val="C8DA77625B4443308381FE2EE7B6019B"/>
          </w:pPr>
          <w:r w:rsidRPr="0010370F">
            <w:rPr>
              <w:color w:val="FF0000"/>
              <w:sz w:val="14"/>
              <w:szCs w:val="14"/>
            </w:rPr>
            <w:t>Bijlagen worden alleen bijgevoegd, indien de Projectuitvoerder van opvatting is gedoogplichtige te zijn in de zin van artikel 5.2 van de Telecommunicatiewet, maar geen eigenaar is van (een deel van) de perc</w:t>
          </w:r>
          <w:r w:rsidRPr="0010370F">
            <w:rPr>
              <w:color w:val="FF0000"/>
              <w:sz w:val="14"/>
              <w:szCs w:val="14"/>
            </w:rPr>
            <w:t>elen. Daarbij kan worden gedacht aan ee</w:t>
          </w:r>
          <w:r>
            <w:rPr>
              <w:color w:val="FF0000"/>
              <w:sz w:val="14"/>
              <w:szCs w:val="14"/>
            </w:rPr>
            <w:t>n kopie van de huurovereenkomst of</w:t>
          </w:r>
          <w:r w:rsidRPr="0010370F">
            <w:rPr>
              <w:color w:val="FF0000"/>
              <w:sz w:val="14"/>
              <w:szCs w:val="14"/>
            </w:rPr>
            <w:t xml:space="preserve"> onderbouwing van </w:t>
          </w:r>
          <w:r>
            <w:rPr>
              <w:color w:val="FF0000"/>
              <w:sz w:val="14"/>
              <w:szCs w:val="14"/>
            </w:rPr>
            <w:t xml:space="preserve">wettelijk </w:t>
          </w:r>
          <w:r w:rsidRPr="0010370F">
            <w:rPr>
              <w:color w:val="FF0000"/>
              <w:sz w:val="14"/>
              <w:szCs w:val="14"/>
            </w:rPr>
            <w:t>beheer</w:t>
          </w:r>
        </w:p>
      </w:docPartBody>
    </w:docPart>
    <w:docPart>
      <w:docPartPr>
        <w:name w:val="91D86099E1564C15934DD75680A5234F"/>
        <w:category>
          <w:name w:val="Algemeen"/>
          <w:gallery w:val="placeholder"/>
        </w:category>
        <w:types>
          <w:type w:val="bbPlcHdr"/>
        </w:types>
        <w:behaviors>
          <w:behavior w:val="content"/>
        </w:behaviors>
        <w:guid w:val="{8ABDAAA1-4BC8-4C13-86B3-661B7E4D0D9B}"/>
      </w:docPartPr>
      <w:docPartBody>
        <w:p w:rsidR="00000000" w:rsidRDefault="008745BD">
          <w:pPr>
            <w:pStyle w:val="91D86099E1564C15934DD75680A5234F"/>
          </w:pPr>
          <w:r w:rsidRPr="00C32A99">
            <w:rPr>
              <w:rStyle w:val="Tekstvantijdelijkeaanduiding"/>
              <w:highlight w:val="yellow"/>
            </w:rPr>
            <w:t>percentage gedoogplicht</w:t>
          </w:r>
        </w:p>
      </w:docPartBody>
    </w:docPart>
    <w:docPart>
      <w:docPartPr>
        <w:name w:val="E06A5F9FF3E44032972652D400AC297D"/>
        <w:category>
          <w:name w:val="Algemeen"/>
          <w:gallery w:val="placeholder"/>
        </w:category>
        <w:types>
          <w:type w:val="bbPlcHdr"/>
        </w:types>
        <w:behaviors>
          <w:behavior w:val="content"/>
        </w:behaviors>
        <w:guid w:val="{BDBB5955-CE53-4E10-8F15-B008EEF3AD92}"/>
      </w:docPartPr>
      <w:docPartBody>
        <w:p w:rsidR="00000000" w:rsidRDefault="008745BD">
          <w:pPr>
            <w:pStyle w:val="E06A5F9FF3E44032972652D400AC297D"/>
          </w:pPr>
          <w:r w:rsidRPr="00322A09">
            <w:rPr>
              <w:rStyle w:val="Tekstvantijdelijkeaanduiding"/>
              <w:highlight w:val="yellow"/>
            </w:rPr>
            <w:t>is/zijn</w:t>
          </w:r>
        </w:p>
      </w:docPartBody>
    </w:docPart>
    <w:docPart>
      <w:docPartPr>
        <w:name w:val="47C6BCE3DB9A41CCB48B98B8668CB464"/>
        <w:category>
          <w:name w:val="Algemeen"/>
          <w:gallery w:val="placeholder"/>
        </w:category>
        <w:types>
          <w:type w:val="bbPlcHdr"/>
        </w:types>
        <w:behaviors>
          <w:behavior w:val="content"/>
        </w:behaviors>
        <w:guid w:val="{CF62B038-01EE-4F52-8C33-F1593AFBAAF2}"/>
      </w:docPartPr>
      <w:docPartBody>
        <w:p w:rsidR="00000000" w:rsidRDefault="008745BD">
          <w:pPr>
            <w:pStyle w:val="47C6BCE3DB9A41CCB48B98B8668CB464"/>
          </w:pPr>
          <w:r w:rsidRPr="0010370F">
            <w:rPr>
              <w:color w:val="FF0000"/>
              <w:sz w:val="14"/>
              <w:szCs w:val="14"/>
            </w:rPr>
            <w:t>Bijlagen worden alleen bijgevoegd, indien de Projectuitvoerder van opvattin</w:t>
          </w:r>
          <w:r>
            <w:rPr>
              <w:color w:val="FF0000"/>
              <w:sz w:val="14"/>
              <w:szCs w:val="14"/>
            </w:rPr>
            <w:t xml:space="preserve">g is gedoogplichtige te zijn in de zin van artikel 5.2 van </w:t>
          </w:r>
          <w:r w:rsidRPr="0010370F">
            <w:rPr>
              <w:color w:val="FF0000"/>
              <w:sz w:val="14"/>
              <w:szCs w:val="14"/>
            </w:rPr>
            <w:t>de Telecommunicatiewet, maar geen ei</w:t>
          </w:r>
          <w:r>
            <w:rPr>
              <w:color w:val="FF0000"/>
              <w:sz w:val="14"/>
              <w:szCs w:val="14"/>
            </w:rPr>
            <w:t xml:space="preserve">genaar is van (een deel van) de </w:t>
          </w:r>
          <w:r w:rsidRPr="0010370F">
            <w:rPr>
              <w:color w:val="FF0000"/>
              <w:sz w:val="14"/>
              <w:szCs w:val="14"/>
            </w:rPr>
            <w:t>percelen. Daa</w:t>
          </w:r>
          <w:r>
            <w:rPr>
              <w:color w:val="FF0000"/>
              <w:sz w:val="14"/>
              <w:szCs w:val="14"/>
            </w:rPr>
            <w:t xml:space="preserve">rbij kan worden gedacht aan een </w:t>
          </w:r>
          <w:r w:rsidRPr="0010370F">
            <w:rPr>
              <w:color w:val="FF0000"/>
              <w:sz w:val="14"/>
              <w:szCs w:val="14"/>
            </w:rPr>
            <w:t>onderbouwing van beheer en</w:t>
          </w:r>
          <w:r>
            <w:rPr>
              <w:color w:val="FF0000"/>
              <w:sz w:val="14"/>
              <w:szCs w:val="14"/>
            </w:rPr>
            <w:t>/of</w:t>
          </w:r>
          <w:r w:rsidRPr="0010370F">
            <w:rPr>
              <w:color w:val="FF0000"/>
              <w:sz w:val="14"/>
              <w:szCs w:val="14"/>
            </w:rPr>
            <w:t xml:space="preserve"> zakelijke rechten.</w:t>
          </w:r>
        </w:p>
      </w:docPartBody>
    </w:docPart>
    <w:docPart>
      <w:docPartPr>
        <w:name w:val="467E92BDBF4742ABBE3B9897DBBFD8D0"/>
        <w:category>
          <w:name w:val="Algemeen"/>
          <w:gallery w:val="placeholder"/>
        </w:category>
        <w:types>
          <w:type w:val="bbPlcHdr"/>
        </w:types>
        <w:behaviors>
          <w:behavior w:val="content"/>
        </w:behaviors>
        <w:guid w:val="{4C7DD5EF-3B1D-4098-9FFF-18D08A12FD51}"/>
      </w:docPartPr>
      <w:docPartBody>
        <w:p w:rsidR="00000000" w:rsidRDefault="008745BD">
          <w:pPr>
            <w:pStyle w:val="467E92BDBF4742ABBE3B9897DBBFD8D0"/>
          </w:pPr>
          <w:r w:rsidRPr="00B30FCF">
            <w:rPr>
              <w:rStyle w:val="Tekstvantijdelijkeaanduiding"/>
              <w:highlight w:val="yellow"/>
            </w:rPr>
            <w:t>contactpersoon</w:t>
          </w:r>
        </w:p>
      </w:docPartBody>
    </w:docPart>
    <w:docPart>
      <w:docPartPr>
        <w:name w:val="93B11F97F75F4A709A6028659C68A981"/>
        <w:category>
          <w:name w:val="Algemeen"/>
          <w:gallery w:val="placeholder"/>
        </w:category>
        <w:types>
          <w:type w:val="bbPlcHdr"/>
        </w:types>
        <w:behaviors>
          <w:behavior w:val="content"/>
        </w:behaviors>
        <w:guid w:val="{05A4762E-E2A4-4507-8CCB-FB4838E5D19F}"/>
      </w:docPartPr>
      <w:docPartBody>
        <w:p w:rsidR="00000000" w:rsidRDefault="008745BD">
          <w:pPr>
            <w:pStyle w:val="93B11F97F75F4A709A6028659C68A981"/>
          </w:pPr>
          <w:r w:rsidRPr="002E6ED0">
            <w:rPr>
              <w:rStyle w:val="Tekstvantijdelijkeaanduiding"/>
              <w:highlight w:val="yellow"/>
            </w:rPr>
            <w:t>ondertekenaar</w:t>
          </w:r>
        </w:p>
      </w:docPartBody>
    </w:docPart>
    <w:docPart>
      <w:docPartPr>
        <w:name w:val="D841074EB28748009D2B44E7E1765573"/>
        <w:category>
          <w:name w:val="Algemeen"/>
          <w:gallery w:val="placeholder"/>
        </w:category>
        <w:types>
          <w:type w:val="bbPlcHdr"/>
        </w:types>
        <w:behaviors>
          <w:behavior w:val="content"/>
        </w:behaviors>
        <w:guid w:val="{F14C6963-2432-442D-9F84-42D1E53028ED}"/>
      </w:docPartPr>
      <w:docPartBody>
        <w:p w:rsidR="00000000" w:rsidRDefault="008745BD" w:rsidP="008745BD">
          <w:pPr>
            <w:pStyle w:val="D841074EB28748009D2B44E7E1765573"/>
          </w:pPr>
          <w:r>
            <w:rPr>
              <w:rStyle w:val="Tekstvantijdelijkeaanduiding"/>
              <w:highlight w:val="yellow"/>
            </w:rPr>
            <w:t>k</w:t>
          </w:r>
          <w:r w:rsidRPr="005330DB">
            <w:rPr>
              <w:rStyle w:val="Tekstvantijdelijkeaanduiding"/>
              <w:highlight w:val="yellow"/>
            </w:rPr>
            <w:t>abel/kabels</w:t>
          </w:r>
        </w:p>
      </w:docPartBody>
    </w:docPart>
    <w:docPart>
      <w:docPartPr>
        <w:name w:val="DE3C4DED06EB4F28A98CAD28DB3B803C"/>
        <w:category>
          <w:name w:val="Algemeen"/>
          <w:gallery w:val="placeholder"/>
        </w:category>
        <w:types>
          <w:type w:val="bbPlcHdr"/>
        </w:types>
        <w:behaviors>
          <w:behavior w:val="content"/>
        </w:behaviors>
        <w:guid w:val="{6F77BC82-F5DA-459C-8669-F6B1B0D25877}"/>
      </w:docPartPr>
      <w:docPartBody>
        <w:p w:rsidR="00000000" w:rsidRDefault="008745BD" w:rsidP="008745BD">
          <w:pPr>
            <w:pStyle w:val="DE3C4DED06EB4F28A98CAD28DB3B803C"/>
          </w:pPr>
          <w:r>
            <w:rPr>
              <w:rStyle w:val="Tekstvantijdelijkeaanduiding"/>
              <w:highlight w:val="yellow"/>
            </w:rPr>
            <w:t>k</w:t>
          </w:r>
          <w:r w:rsidRPr="005330DB">
            <w:rPr>
              <w:rStyle w:val="Tekstvantijdelijkeaanduiding"/>
              <w:highlight w:val="yellow"/>
            </w:rPr>
            <w:t>abel/kabels</w:t>
          </w:r>
        </w:p>
      </w:docPartBody>
    </w:docPart>
    <w:docPart>
      <w:docPartPr>
        <w:name w:val="B6CD66CC77B147D2BCE80C39669D5F26"/>
        <w:category>
          <w:name w:val="Algemeen"/>
          <w:gallery w:val="placeholder"/>
        </w:category>
        <w:types>
          <w:type w:val="bbPlcHdr"/>
        </w:types>
        <w:behaviors>
          <w:behavior w:val="content"/>
        </w:behaviors>
        <w:guid w:val="{6C1665AA-928D-410D-9584-DD2BA8BE19A6}"/>
      </w:docPartPr>
      <w:docPartBody>
        <w:p w:rsidR="00000000" w:rsidRDefault="008745BD" w:rsidP="008745BD">
          <w:pPr>
            <w:pStyle w:val="B6CD66CC77B147D2BCE80C39669D5F26"/>
          </w:pPr>
          <w:r>
            <w:rPr>
              <w:rStyle w:val="Tekstvantijdelijkeaanduiding"/>
              <w:highlight w:val="yellow"/>
            </w:rPr>
            <w:t>k</w:t>
          </w:r>
          <w:r w:rsidRPr="005330DB">
            <w:rPr>
              <w:rStyle w:val="Tekstvantijdelijkeaanduiding"/>
              <w:highlight w:val="yellow"/>
            </w:rPr>
            <w:t>abel/kabels</w:t>
          </w:r>
        </w:p>
      </w:docPartBody>
    </w:docPart>
    <w:docPart>
      <w:docPartPr>
        <w:name w:val="760520B2003E4E6C8562E7A955BE9607"/>
        <w:category>
          <w:name w:val="Algemeen"/>
          <w:gallery w:val="placeholder"/>
        </w:category>
        <w:types>
          <w:type w:val="bbPlcHdr"/>
        </w:types>
        <w:behaviors>
          <w:behavior w:val="content"/>
        </w:behaviors>
        <w:guid w:val="{4A10B085-B8C4-4135-93AF-635877B14699}"/>
      </w:docPartPr>
      <w:docPartBody>
        <w:p w:rsidR="00000000" w:rsidRDefault="008745BD" w:rsidP="008745BD">
          <w:pPr>
            <w:pStyle w:val="760520B2003E4E6C8562E7A955BE9607"/>
          </w:pPr>
          <w:r>
            <w:rPr>
              <w:rStyle w:val="Tekstvantijdelijkeaanduiding"/>
              <w:highlight w:val="yellow"/>
            </w:rPr>
            <w:t>k</w:t>
          </w:r>
          <w:r w:rsidRPr="005330DB">
            <w:rPr>
              <w:rStyle w:val="Tekstvantijdelijkeaanduiding"/>
              <w:highlight w:val="yellow"/>
            </w:rPr>
            <w:t>abel/kabels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akerSignet BT">
    <w:altName w:val="Century Gothic"/>
    <w:charset w:val="00"/>
    <w:family w:val="swiss"/>
    <w:pitch w:val="variable"/>
    <w:sig w:usb0="800000AF" w:usb1="1000204A"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5BD"/>
    <w:rsid w:val="008745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745BD"/>
    <w:rPr>
      <w:color w:val="808080"/>
    </w:rPr>
  </w:style>
  <w:style w:type="paragraph" w:customStyle="1" w:styleId="ACFC839B1D9C4549BF5BF615AA4845C2">
    <w:name w:val="ACFC839B1D9C4549BF5BF615AA4845C2"/>
  </w:style>
  <w:style w:type="paragraph" w:customStyle="1" w:styleId="873D803E17244A9A97D084CD6655F6BA">
    <w:name w:val="873D803E17244A9A97D084CD6655F6BA"/>
  </w:style>
  <w:style w:type="paragraph" w:customStyle="1" w:styleId="687A3B35305F4215A793430D8A891386">
    <w:name w:val="687A3B35305F4215A793430D8A891386"/>
  </w:style>
  <w:style w:type="paragraph" w:customStyle="1" w:styleId="F98EE57649A944F786F992CBEF399F25">
    <w:name w:val="F98EE57649A944F786F992CBEF399F25"/>
  </w:style>
  <w:style w:type="paragraph" w:customStyle="1" w:styleId="955D29E0FFFB432FB0F0CA7FCA5D5EE4">
    <w:name w:val="955D29E0FFFB432FB0F0CA7FCA5D5EE4"/>
  </w:style>
  <w:style w:type="paragraph" w:customStyle="1" w:styleId="71A6572B7DA84DC0B1AC7360DB250D87">
    <w:name w:val="71A6572B7DA84DC0B1AC7360DB250D87"/>
  </w:style>
  <w:style w:type="paragraph" w:customStyle="1" w:styleId="ADEAB4A44A144120B72E9BD56051ECBE">
    <w:name w:val="ADEAB4A44A144120B72E9BD56051ECBE"/>
  </w:style>
  <w:style w:type="paragraph" w:customStyle="1" w:styleId="AEE32BE60243488FA50EAE37E08C05F6">
    <w:name w:val="AEE32BE60243488FA50EAE37E08C05F6"/>
  </w:style>
  <w:style w:type="paragraph" w:customStyle="1" w:styleId="58F982B8D5334D7CAC50F3F6B4377F64">
    <w:name w:val="58F982B8D5334D7CAC50F3F6B4377F64"/>
  </w:style>
  <w:style w:type="paragraph" w:customStyle="1" w:styleId="36B0B295E08F4AF4BFFE174951168D90">
    <w:name w:val="36B0B295E08F4AF4BFFE174951168D90"/>
  </w:style>
  <w:style w:type="paragraph" w:customStyle="1" w:styleId="AB60FBF8AAEF4D6884372FE122FEA3A6">
    <w:name w:val="AB60FBF8AAEF4D6884372FE122FEA3A6"/>
  </w:style>
  <w:style w:type="paragraph" w:customStyle="1" w:styleId="C81AA87F0D224EBD84018EA949FD55A7">
    <w:name w:val="C81AA87F0D224EBD84018EA949FD55A7"/>
  </w:style>
  <w:style w:type="paragraph" w:customStyle="1" w:styleId="4047BD5E1B60416380106ADF573EB9C5">
    <w:name w:val="4047BD5E1B60416380106ADF573EB9C5"/>
  </w:style>
  <w:style w:type="paragraph" w:customStyle="1" w:styleId="75AF852F5B3C4ABE822CF798EB6D875F">
    <w:name w:val="75AF852F5B3C4ABE822CF798EB6D875F"/>
  </w:style>
  <w:style w:type="paragraph" w:customStyle="1" w:styleId="34BCCECBDCF24BC0970AE4205F64CE59">
    <w:name w:val="34BCCECBDCF24BC0970AE4205F64CE59"/>
  </w:style>
  <w:style w:type="paragraph" w:customStyle="1" w:styleId="6D1230D57A7244E2A7CA3AF33322575A">
    <w:name w:val="6D1230D57A7244E2A7CA3AF33322575A"/>
  </w:style>
  <w:style w:type="paragraph" w:customStyle="1" w:styleId="C8DA77625B4443308381FE2EE7B6019B">
    <w:name w:val="C8DA77625B4443308381FE2EE7B6019B"/>
  </w:style>
  <w:style w:type="paragraph" w:customStyle="1" w:styleId="91D86099E1564C15934DD75680A5234F">
    <w:name w:val="91D86099E1564C15934DD75680A5234F"/>
  </w:style>
  <w:style w:type="paragraph" w:customStyle="1" w:styleId="D3192305616A45E39E9E9CCC77B449EE">
    <w:name w:val="D3192305616A45E39E9E9CCC77B449EE"/>
  </w:style>
  <w:style w:type="paragraph" w:customStyle="1" w:styleId="E06A5F9FF3E44032972652D400AC297D">
    <w:name w:val="E06A5F9FF3E44032972652D400AC297D"/>
  </w:style>
  <w:style w:type="paragraph" w:customStyle="1" w:styleId="47C6BCE3DB9A41CCB48B98B8668CB464">
    <w:name w:val="47C6BCE3DB9A41CCB48B98B8668CB464"/>
  </w:style>
  <w:style w:type="paragraph" w:customStyle="1" w:styleId="467E92BDBF4742ABBE3B9897DBBFD8D0">
    <w:name w:val="467E92BDBF4742ABBE3B9897DBBFD8D0"/>
  </w:style>
  <w:style w:type="paragraph" w:customStyle="1" w:styleId="93B11F97F75F4A709A6028659C68A981">
    <w:name w:val="93B11F97F75F4A709A6028659C68A981"/>
  </w:style>
  <w:style w:type="paragraph" w:customStyle="1" w:styleId="D841074EB28748009D2B44E7E1765573">
    <w:name w:val="D841074EB28748009D2B44E7E1765573"/>
    <w:rsid w:val="008745BD"/>
  </w:style>
  <w:style w:type="paragraph" w:customStyle="1" w:styleId="DE3C4DED06EB4F28A98CAD28DB3B803C">
    <w:name w:val="DE3C4DED06EB4F28A98CAD28DB3B803C"/>
    <w:rsid w:val="008745BD"/>
  </w:style>
  <w:style w:type="paragraph" w:customStyle="1" w:styleId="B6CD66CC77B147D2BCE80C39669D5F26">
    <w:name w:val="B6CD66CC77B147D2BCE80C39669D5F26"/>
    <w:rsid w:val="008745BD"/>
  </w:style>
  <w:style w:type="paragraph" w:customStyle="1" w:styleId="760520B2003E4E6C8562E7A955BE9607">
    <w:name w:val="760520B2003E4E6C8562E7A955BE9607"/>
    <w:rsid w:val="008745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VTM v3.0</Template>
  <TotalTime>0</TotalTime>
  <Pages>3</Pages>
  <Words>778</Words>
  <Characters>4281</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GOconnectIT</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 van Utrecht, dhr. J.B. (Bart)</dc:creator>
  <cp:lastModifiedBy>Sta van Utrecht, dhr. J.B. (Bart)</cp:lastModifiedBy>
  <cp:revision>1</cp:revision>
  <cp:lastPrinted>1900-12-31T23:00:00Z</cp:lastPrinted>
  <dcterms:created xsi:type="dcterms:W3CDTF">2019-07-03T11:12:00Z</dcterms:created>
  <dcterms:modified xsi:type="dcterms:W3CDTF">2019-07-03T11:12:00Z</dcterms:modified>
</cp:coreProperties>
</file>